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D5092" w:rsidRDefault="004D5092" w:rsidP="0000713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790353">
        <w:rPr>
          <w:rFonts w:ascii="TH SarabunIT๙" w:hAnsi="TH SarabunIT๙" w:cs="TH SarabunIT๙"/>
          <w:b/>
          <w:bCs/>
          <w:sz w:val="36"/>
          <w:szCs w:val="36"/>
          <w:cs/>
        </w:rPr>
        <w:t>แผน</w:t>
      </w:r>
      <w:r w:rsidR="006869C3" w:rsidRPr="00790353">
        <w:rPr>
          <w:rFonts w:ascii="TH SarabunIT๙" w:hAnsi="TH SarabunIT๙" w:cs="TH SarabunIT๙"/>
          <w:b/>
          <w:bCs/>
          <w:sz w:val="36"/>
          <w:szCs w:val="36"/>
          <w:cs/>
        </w:rPr>
        <w:t>ปฏิบัติการ</w:t>
      </w:r>
      <w:r w:rsidRPr="00790353">
        <w:rPr>
          <w:rFonts w:ascii="TH SarabunIT๙" w:hAnsi="TH SarabunIT๙" w:cs="TH SarabunIT๙"/>
          <w:b/>
          <w:bCs/>
          <w:sz w:val="36"/>
          <w:szCs w:val="36"/>
          <w:cs/>
        </w:rPr>
        <w:t>ส่งเสริมคุณธรรมจังหวัด</w:t>
      </w:r>
      <w:r w:rsidR="008C2EC7">
        <w:rPr>
          <w:rFonts w:ascii="TH SarabunIT๙" w:hAnsi="TH SarabunIT๙" w:cs="TH SarabunIT๙" w:hint="cs"/>
          <w:b/>
          <w:bCs/>
          <w:sz w:val="36"/>
          <w:szCs w:val="36"/>
          <w:cs/>
        </w:rPr>
        <w:t>ปราจีนบุรี</w:t>
      </w:r>
    </w:p>
    <w:p w:rsidR="008C2EC7" w:rsidRPr="00790353" w:rsidRDefault="008C2EC7" w:rsidP="0000713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jc w:val="center"/>
        <w:rPr>
          <w:rFonts w:ascii="TH SarabunIT๙" w:hAnsi="TH SarabunIT๙" w:cs="TH SarabunIT๙"/>
          <w:b/>
          <w:bCs/>
          <w:sz w:val="36"/>
          <w:szCs w:val="36"/>
          <w:cs/>
        </w:rPr>
      </w:pP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>ประจำปีงบประมาณ พ.ศ. ๒๕๖๓</w:t>
      </w:r>
    </w:p>
    <w:p w:rsidR="008C5B0A" w:rsidRPr="00790353" w:rsidRDefault="008C5B0A" w:rsidP="002E29AB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rPr>
          <w:rFonts w:ascii="TH SarabunIT๙" w:hAnsi="TH SarabunIT๙" w:cs="TH SarabunIT๙"/>
          <w:sz w:val="32"/>
          <w:szCs w:val="32"/>
        </w:rPr>
      </w:pPr>
    </w:p>
    <w:p w:rsidR="004D5092" w:rsidRPr="00790353" w:rsidRDefault="0000713C" w:rsidP="002E29AB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79035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๑. </w:t>
      </w:r>
      <w:r w:rsidR="004D5092" w:rsidRPr="00790353">
        <w:rPr>
          <w:rFonts w:ascii="TH SarabunIT๙" w:hAnsi="TH SarabunIT๙" w:cs="TH SarabunIT๙"/>
          <w:b/>
          <w:bCs/>
          <w:sz w:val="32"/>
          <w:szCs w:val="32"/>
          <w:cs/>
        </w:rPr>
        <w:t>สภาพทั่วไปและข้อมูลพื้นฐาน</w:t>
      </w:r>
    </w:p>
    <w:p w:rsidR="00E07155" w:rsidRPr="00790353" w:rsidRDefault="004D5092" w:rsidP="002E29AB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rPr>
          <w:rFonts w:ascii="TH SarabunIT๙" w:hAnsi="TH SarabunIT๙" w:cs="TH SarabunIT๙"/>
          <w:sz w:val="32"/>
          <w:szCs w:val="32"/>
        </w:rPr>
      </w:pPr>
      <w:r w:rsidRPr="00790353">
        <w:rPr>
          <w:rFonts w:ascii="TH SarabunIT๙" w:hAnsi="TH SarabunIT๙" w:cs="TH SarabunIT๙"/>
          <w:sz w:val="32"/>
          <w:szCs w:val="32"/>
          <w:cs/>
        </w:rPr>
        <w:tab/>
        <w:t>ชื่อจังหวัด</w:t>
      </w:r>
      <w:r w:rsidR="00790353" w:rsidRPr="00790353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8C2EC7">
        <w:rPr>
          <w:rFonts w:ascii="TH SarabunIT๙" w:hAnsi="TH SarabunIT๙" w:cs="TH SarabunIT๙" w:hint="cs"/>
          <w:sz w:val="32"/>
          <w:szCs w:val="32"/>
          <w:cs/>
        </w:rPr>
        <w:t>ปราจีนบุรี</w:t>
      </w:r>
      <w:r w:rsidR="00E07155" w:rsidRPr="0079035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E07155" w:rsidRPr="00790353">
        <w:rPr>
          <w:rFonts w:ascii="TH SarabunIT๙" w:hAnsi="TH SarabunIT๙" w:cs="TH SarabunIT๙"/>
          <w:sz w:val="32"/>
          <w:szCs w:val="32"/>
          <w:cs/>
        </w:rPr>
        <w:tab/>
      </w:r>
      <w:r w:rsidR="00E07155" w:rsidRPr="00790353">
        <w:rPr>
          <w:rFonts w:ascii="TH SarabunIT๙" w:hAnsi="TH SarabunIT๙" w:cs="TH SarabunIT๙"/>
          <w:sz w:val="32"/>
          <w:szCs w:val="32"/>
          <w:cs/>
        </w:rPr>
        <w:tab/>
      </w:r>
      <w:r w:rsidR="00E07155" w:rsidRPr="00790353">
        <w:rPr>
          <w:rFonts w:ascii="TH SarabunIT๙" w:hAnsi="TH SarabunIT๙" w:cs="TH SarabunIT๙"/>
          <w:sz w:val="32"/>
          <w:szCs w:val="32"/>
          <w:cs/>
        </w:rPr>
        <w:tab/>
      </w:r>
      <w:r w:rsidR="00E07155" w:rsidRPr="00790353">
        <w:rPr>
          <w:rFonts w:ascii="TH SarabunIT๙" w:hAnsi="TH SarabunIT๙" w:cs="TH SarabunIT๙"/>
          <w:sz w:val="32"/>
          <w:szCs w:val="32"/>
          <w:cs/>
        </w:rPr>
        <w:tab/>
      </w:r>
      <w:r w:rsidR="00E07155" w:rsidRPr="00790353">
        <w:rPr>
          <w:rFonts w:ascii="TH SarabunIT๙" w:hAnsi="TH SarabunIT๙" w:cs="TH SarabunIT๙"/>
          <w:sz w:val="32"/>
          <w:szCs w:val="32"/>
          <w:cs/>
        </w:rPr>
        <w:tab/>
      </w:r>
      <w:r w:rsidR="00E07155" w:rsidRPr="00790353">
        <w:rPr>
          <w:rFonts w:ascii="TH SarabunIT๙" w:hAnsi="TH SarabunIT๙" w:cs="TH SarabunIT๙"/>
          <w:sz w:val="32"/>
          <w:szCs w:val="32"/>
          <w:cs/>
        </w:rPr>
        <w:tab/>
      </w:r>
      <w:r w:rsidR="00E07155" w:rsidRPr="00790353">
        <w:rPr>
          <w:rFonts w:ascii="TH SarabunIT๙" w:hAnsi="TH SarabunIT๙" w:cs="TH SarabunIT๙"/>
          <w:sz w:val="32"/>
          <w:szCs w:val="32"/>
          <w:cs/>
        </w:rPr>
        <w:tab/>
      </w:r>
      <w:r w:rsidR="00790353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Pr="00790353">
        <w:rPr>
          <w:rFonts w:ascii="TH SarabunIT๙" w:hAnsi="TH SarabunIT๙" w:cs="TH SarabunIT๙"/>
          <w:sz w:val="32"/>
          <w:szCs w:val="32"/>
          <w:cs/>
        </w:rPr>
        <w:t>สถานที่ตั้ง</w:t>
      </w:r>
      <w:r w:rsidR="00E07155" w:rsidRPr="0079035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790353" w:rsidRPr="0079035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790353">
        <w:rPr>
          <w:rFonts w:ascii="TH SarabunIT๙" w:hAnsi="TH SarabunIT๙" w:cs="TH SarabunIT๙" w:hint="cs"/>
          <w:sz w:val="32"/>
          <w:szCs w:val="32"/>
          <w:cs/>
        </w:rPr>
        <w:t>สำนักงานวัฒนธรรมจังหวัด</w:t>
      </w:r>
      <w:r w:rsidR="008C2EC7">
        <w:rPr>
          <w:rFonts w:ascii="TH SarabunIT๙" w:hAnsi="TH SarabunIT๙" w:cs="TH SarabunIT๙" w:hint="cs"/>
          <w:sz w:val="32"/>
          <w:szCs w:val="32"/>
          <w:cs/>
        </w:rPr>
        <w:t>ปราจีนบุรี</w:t>
      </w:r>
      <w:r w:rsidR="00E07155" w:rsidRPr="00790353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4D5092" w:rsidRPr="00790353" w:rsidRDefault="00E07155" w:rsidP="002E29AB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rPr>
          <w:rFonts w:ascii="TH SarabunIT๙" w:hAnsi="TH SarabunIT๙" w:cs="TH SarabunIT๙"/>
          <w:sz w:val="32"/>
          <w:szCs w:val="32"/>
        </w:rPr>
      </w:pPr>
      <w:r w:rsidRPr="0079035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790353">
        <w:rPr>
          <w:rFonts w:ascii="TH SarabunIT๙" w:hAnsi="TH SarabunIT๙" w:cs="TH SarabunIT๙"/>
          <w:sz w:val="32"/>
          <w:szCs w:val="32"/>
          <w:cs/>
        </w:rPr>
        <w:tab/>
        <w:t>ถนน</w:t>
      </w:r>
      <w:r w:rsidR="008C2EC7">
        <w:rPr>
          <w:rFonts w:ascii="TH SarabunIT๙" w:hAnsi="TH SarabunIT๙" w:cs="TH SarabunIT๙" w:hint="cs"/>
          <w:sz w:val="32"/>
          <w:szCs w:val="32"/>
          <w:cs/>
        </w:rPr>
        <w:t xml:space="preserve">สุวินทวงศ์ </w:t>
      </w:r>
      <w:r w:rsidR="0079035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790353">
        <w:rPr>
          <w:rFonts w:ascii="TH SarabunIT๙" w:hAnsi="TH SarabunIT๙" w:cs="TH SarabunIT๙"/>
          <w:sz w:val="32"/>
          <w:szCs w:val="32"/>
          <w:cs/>
        </w:rPr>
        <w:t xml:space="preserve"> ตำบล</w:t>
      </w:r>
      <w:r w:rsidR="008C2EC7">
        <w:rPr>
          <w:rFonts w:ascii="TH SarabunIT๙" w:hAnsi="TH SarabunIT๙" w:cs="TH SarabunIT๙" w:hint="cs"/>
          <w:sz w:val="32"/>
          <w:szCs w:val="32"/>
          <w:cs/>
        </w:rPr>
        <w:t>ไม้เค็ด</w:t>
      </w:r>
      <w:r w:rsidR="0079035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790353">
        <w:rPr>
          <w:rFonts w:ascii="TH SarabunIT๙" w:hAnsi="TH SarabunIT๙" w:cs="TH SarabunIT๙"/>
          <w:sz w:val="32"/>
          <w:szCs w:val="32"/>
          <w:cs/>
        </w:rPr>
        <w:t xml:space="preserve"> อำเภอ</w:t>
      </w:r>
      <w:r w:rsidR="008C2EC7">
        <w:rPr>
          <w:rFonts w:ascii="TH SarabunIT๙" w:hAnsi="TH SarabunIT๙" w:cs="TH SarabunIT๙" w:hint="cs"/>
          <w:sz w:val="32"/>
          <w:szCs w:val="32"/>
          <w:cs/>
        </w:rPr>
        <w:t xml:space="preserve">เมืองปราจีนบุรี </w:t>
      </w:r>
      <w:r w:rsidR="0079035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790353">
        <w:rPr>
          <w:rFonts w:ascii="TH SarabunIT๙" w:hAnsi="TH SarabunIT๙" w:cs="TH SarabunIT๙"/>
          <w:sz w:val="32"/>
          <w:szCs w:val="32"/>
          <w:cs/>
        </w:rPr>
        <w:t xml:space="preserve"> จังหวัด</w:t>
      </w:r>
      <w:r w:rsidR="008C2EC7">
        <w:rPr>
          <w:rFonts w:ascii="TH SarabunIT๙" w:hAnsi="TH SarabunIT๙" w:cs="TH SarabunIT๙" w:hint="cs"/>
          <w:sz w:val="32"/>
          <w:szCs w:val="32"/>
          <w:cs/>
        </w:rPr>
        <w:t>ปราจีนบุรี</w:t>
      </w:r>
      <w:r w:rsidR="0079035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79035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8C2EC7">
        <w:rPr>
          <w:rFonts w:ascii="TH SarabunIT๙" w:hAnsi="TH SarabunIT๙" w:cs="TH SarabunIT๙" w:hint="cs"/>
          <w:sz w:val="32"/>
          <w:szCs w:val="32"/>
          <w:cs/>
        </w:rPr>
        <w:t>๒๕๐๐๐</w:t>
      </w:r>
    </w:p>
    <w:p w:rsidR="004D5092" w:rsidRPr="00790353" w:rsidRDefault="004D5092" w:rsidP="002E29AB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rPr>
          <w:rFonts w:ascii="TH SarabunIT๙" w:hAnsi="TH SarabunIT๙" w:cs="TH SarabunIT๙"/>
          <w:sz w:val="32"/>
          <w:szCs w:val="32"/>
        </w:rPr>
      </w:pPr>
      <w:r w:rsidRPr="00790353">
        <w:rPr>
          <w:rFonts w:ascii="TH SarabunIT๙" w:hAnsi="TH SarabunIT๙" w:cs="TH SarabunIT๙"/>
          <w:sz w:val="32"/>
          <w:szCs w:val="32"/>
          <w:cs/>
        </w:rPr>
        <w:tab/>
        <w:t>ชื่อผู้ประสานงาน</w:t>
      </w:r>
      <w:r w:rsidR="00E07155" w:rsidRPr="0079035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790353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8C2EC7">
        <w:rPr>
          <w:rFonts w:ascii="TH SarabunIT๙" w:hAnsi="TH SarabunIT๙" w:cs="TH SarabunIT๙" w:hint="cs"/>
          <w:sz w:val="32"/>
          <w:szCs w:val="32"/>
          <w:cs/>
        </w:rPr>
        <w:t>นายประสงค์  แสนใจกล้า</w:t>
      </w:r>
      <w:r w:rsidR="0079035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E07155" w:rsidRPr="00790353">
        <w:rPr>
          <w:rFonts w:ascii="TH SarabunIT๙" w:hAnsi="TH SarabunIT๙" w:cs="TH SarabunIT๙"/>
          <w:sz w:val="32"/>
          <w:szCs w:val="32"/>
          <w:cs/>
        </w:rPr>
        <w:tab/>
      </w:r>
      <w:r w:rsidR="00E07155" w:rsidRPr="00790353">
        <w:rPr>
          <w:rFonts w:ascii="TH SarabunIT๙" w:hAnsi="TH SarabunIT๙" w:cs="TH SarabunIT๙"/>
          <w:sz w:val="32"/>
          <w:szCs w:val="32"/>
          <w:cs/>
        </w:rPr>
        <w:tab/>
      </w:r>
      <w:r w:rsidRPr="00790353">
        <w:rPr>
          <w:rFonts w:ascii="TH SarabunIT๙" w:hAnsi="TH SarabunIT๙" w:cs="TH SarabunIT๙"/>
          <w:sz w:val="32"/>
          <w:szCs w:val="32"/>
          <w:cs/>
        </w:rPr>
        <w:t>โทร</w:t>
      </w:r>
      <w:r w:rsidR="00E07155" w:rsidRPr="0079035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8C2EC7">
        <w:rPr>
          <w:rFonts w:ascii="TH SarabunIT๙" w:hAnsi="TH SarabunIT๙" w:cs="TH SarabunIT๙" w:hint="cs"/>
          <w:sz w:val="32"/>
          <w:szCs w:val="32"/>
          <w:cs/>
        </w:rPr>
        <w:t>๐ ๓๗๔๕ ๔๐๒๕-๖</w:t>
      </w:r>
    </w:p>
    <w:p w:rsidR="004D5092" w:rsidRPr="00790353" w:rsidRDefault="004D5092" w:rsidP="002E29AB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790353">
        <w:rPr>
          <w:rFonts w:ascii="TH SarabunIT๙" w:hAnsi="TH SarabunIT๙" w:cs="TH SarabunIT๙"/>
          <w:b/>
          <w:bCs/>
          <w:sz w:val="32"/>
          <w:szCs w:val="32"/>
          <w:cs/>
        </w:rPr>
        <w:tab/>
        <w:t>ข้อมูลพื้นฐาน</w:t>
      </w:r>
    </w:p>
    <w:p w:rsidR="004D5092" w:rsidRDefault="008C5B0A" w:rsidP="002E29AB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79035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790353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4D5092" w:rsidRPr="00790353">
        <w:rPr>
          <w:rFonts w:ascii="TH SarabunIT๙" w:hAnsi="TH SarabunIT๙" w:cs="TH SarabunIT๙"/>
          <w:b/>
          <w:bCs/>
          <w:sz w:val="32"/>
          <w:szCs w:val="32"/>
          <w:cs/>
        </w:rPr>
        <w:t>หน่วยการปกครองจังหวัด</w:t>
      </w:r>
    </w:p>
    <w:p w:rsidR="00E05A54" w:rsidRPr="00790353" w:rsidRDefault="00E05A54" w:rsidP="002E29AB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655"/>
        <w:gridCol w:w="665"/>
        <w:gridCol w:w="819"/>
        <w:gridCol w:w="964"/>
        <w:gridCol w:w="787"/>
        <w:gridCol w:w="907"/>
        <w:gridCol w:w="937"/>
        <w:gridCol w:w="1146"/>
        <w:gridCol w:w="1407"/>
      </w:tblGrid>
      <w:tr w:rsidR="006D360E" w:rsidRPr="00790353" w:rsidTr="008C2EC7">
        <w:tc>
          <w:tcPr>
            <w:tcW w:w="1655" w:type="dxa"/>
            <w:vMerge w:val="restart"/>
            <w:vAlign w:val="center"/>
          </w:tcPr>
          <w:p w:rsidR="006D360E" w:rsidRPr="00790353" w:rsidRDefault="006D360E" w:rsidP="006D360E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9035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ชื่ออำเภอ</w:t>
            </w:r>
          </w:p>
        </w:tc>
        <w:tc>
          <w:tcPr>
            <w:tcW w:w="7632" w:type="dxa"/>
            <w:gridSpan w:val="8"/>
            <w:vAlign w:val="center"/>
          </w:tcPr>
          <w:p w:rsidR="006D360E" w:rsidRPr="00790353" w:rsidRDefault="006D360E" w:rsidP="008C5B0A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9035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</w:p>
        </w:tc>
      </w:tr>
      <w:tr w:rsidR="000468A5" w:rsidRPr="00790353" w:rsidTr="008C2EC7">
        <w:tc>
          <w:tcPr>
            <w:tcW w:w="1655" w:type="dxa"/>
            <w:vMerge/>
          </w:tcPr>
          <w:p w:rsidR="006D360E" w:rsidRPr="00790353" w:rsidRDefault="006D360E" w:rsidP="002E29AB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65" w:type="dxa"/>
          </w:tcPr>
          <w:p w:rsidR="006D360E" w:rsidRPr="00790353" w:rsidRDefault="006D360E" w:rsidP="006D360E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9035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อบจ.</w:t>
            </w:r>
          </w:p>
        </w:tc>
        <w:tc>
          <w:tcPr>
            <w:tcW w:w="819" w:type="dxa"/>
          </w:tcPr>
          <w:p w:rsidR="006D360E" w:rsidRPr="00790353" w:rsidRDefault="006D360E" w:rsidP="006D360E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9035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ตำบล</w:t>
            </w:r>
          </w:p>
        </w:tc>
        <w:tc>
          <w:tcPr>
            <w:tcW w:w="964" w:type="dxa"/>
          </w:tcPr>
          <w:p w:rsidR="006D360E" w:rsidRPr="00790353" w:rsidRDefault="006D360E" w:rsidP="006D360E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9035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หมู่บ้าน</w:t>
            </w:r>
          </w:p>
        </w:tc>
        <w:tc>
          <w:tcPr>
            <w:tcW w:w="787" w:type="dxa"/>
          </w:tcPr>
          <w:p w:rsidR="006D360E" w:rsidRPr="00790353" w:rsidRDefault="006D360E" w:rsidP="006D360E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9035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ชุมชน</w:t>
            </w:r>
          </w:p>
        </w:tc>
        <w:tc>
          <w:tcPr>
            <w:tcW w:w="907" w:type="dxa"/>
          </w:tcPr>
          <w:p w:rsidR="006D360E" w:rsidRPr="00790353" w:rsidRDefault="006D360E" w:rsidP="00976D84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9035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ทต.</w:t>
            </w:r>
          </w:p>
        </w:tc>
        <w:tc>
          <w:tcPr>
            <w:tcW w:w="937" w:type="dxa"/>
          </w:tcPr>
          <w:p w:rsidR="006D360E" w:rsidRPr="00790353" w:rsidRDefault="006D360E" w:rsidP="006D360E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9035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อบต.</w:t>
            </w:r>
          </w:p>
        </w:tc>
        <w:tc>
          <w:tcPr>
            <w:tcW w:w="1146" w:type="dxa"/>
          </w:tcPr>
          <w:p w:rsidR="006D360E" w:rsidRPr="00790353" w:rsidRDefault="006D360E" w:rsidP="006D360E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9035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ครัวเรือน</w:t>
            </w:r>
          </w:p>
        </w:tc>
        <w:tc>
          <w:tcPr>
            <w:tcW w:w="1407" w:type="dxa"/>
          </w:tcPr>
          <w:p w:rsidR="006D360E" w:rsidRPr="00790353" w:rsidRDefault="006D360E" w:rsidP="006D360E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9035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ประชากร</w:t>
            </w:r>
          </w:p>
        </w:tc>
      </w:tr>
      <w:tr w:rsidR="000468A5" w:rsidRPr="00790353" w:rsidTr="008C2EC7">
        <w:tc>
          <w:tcPr>
            <w:tcW w:w="1655" w:type="dxa"/>
          </w:tcPr>
          <w:p w:rsidR="00932AE5" w:rsidRPr="00D70EA2" w:rsidRDefault="00932AE5" w:rsidP="008C2EC7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1.</w:t>
            </w:r>
            <w:r w:rsidRPr="00D70EA2">
              <w:rPr>
                <w:rFonts w:ascii="TH SarabunIT๙" w:hAnsi="TH SarabunIT๙" w:cs="TH SarabunIT๙"/>
                <w:sz w:val="32"/>
                <w:szCs w:val="32"/>
                <w:cs/>
              </w:rPr>
              <w:t>เมือง</w:t>
            </w:r>
            <w:r w:rsidR="008C2EC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ปราจีนบุรี</w:t>
            </w:r>
          </w:p>
        </w:tc>
        <w:tc>
          <w:tcPr>
            <w:tcW w:w="665" w:type="dxa"/>
          </w:tcPr>
          <w:p w:rsidR="00932AE5" w:rsidRPr="00790353" w:rsidRDefault="00932AE5" w:rsidP="00B031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90353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819" w:type="dxa"/>
          </w:tcPr>
          <w:p w:rsidR="00932AE5" w:rsidRPr="00D70EA2" w:rsidRDefault="008C2EC7" w:rsidP="00AF0FF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๑๒</w:t>
            </w:r>
          </w:p>
        </w:tc>
        <w:tc>
          <w:tcPr>
            <w:tcW w:w="964" w:type="dxa"/>
          </w:tcPr>
          <w:p w:rsidR="00932AE5" w:rsidRPr="00D70EA2" w:rsidRDefault="008C2EC7" w:rsidP="00AF0FF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๑๔๔</w:t>
            </w:r>
          </w:p>
        </w:tc>
        <w:tc>
          <w:tcPr>
            <w:tcW w:w="787" w:type="dxa"/>
          </w:tcPr>
          <w:p w:rsidR="00932AE5" w:rsidRPr="00790353" w:rsidRDefault="00932AE5" w:rsidP="00AF0FF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07" w:type="dxa"/>
          </w:tcPr>
          <w:p w:rsidR="00932AE5" w:rsidRPr="000C67D6" w:rsidRDefault="00932AE5" w:rsidP="00AF0FF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C67D6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937" w:type="dxa"/>
          </w:tcPr>
          <w:p w:rsidR="00932AE5" w:rsidRPr="000C67D6" w:rsidRDefault="00932AE5" w:rsidP="000C67D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C67D6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="000C67D6" w:rsidRPr="000C67D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</w:t>
            </w:r>
          </w:p>
        </w:tc>
        <w:tc>
          <w:tcPr>
            <w:tcW w:w="1146" w:type="dxa"/>
          </w:tcPr>
          <w:p w:rsidR="000468A5" w:rsidRPr="000468A5" w:rsidRDefault="000468A5" w:rsidP="00B031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0468A5">
              <w:rPr>
                <w:rFonts w:ascii="TH SarabunIT๙" w:hAnsi="TH SarabunIT๙" w:cs="TH SarabunIT๙"/>
                <w:sz w:val="32"/>
                <w:szCs w:val="32"/>
                <w:cs/>
              </w:rPr>
              <w:t>๔๒</w:t>
            </w:r>
            <w:r w:rsidRPr="000468A5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0468A5">
              <w:rPr>
                <w:rFonts w:ascii="TH SarabunIT๙" w:hAnsi="TH SarabunIT๙" w:cs="TH SarabunIT๙"/>
                <w:sz w:val="32"/>
                <w:szCs w:val="32"/>
                <w:cs/>
              </w:rPr>
              <w:t>๓๓๔</w:t>
            </w:r>
          </w:p>
          <w:p w:rsidR="00932AE5" w:rsidRPr="00555196" w:rsidRDefault="00932AE5" w:rsidP="00B031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</w:p>
        </w:tc>
        <w:tc>
          <w:tcPr>
            <w:tcW w:w="1407" w:type="dxa"/>
            <w:vAlign w:val="bottom"/>
          </w:tcPr>
          <w:p w:rsidR="00932AE5" w:rsidRPr="00932AE5" w:rsidRDefault="00555196" w:rsidP="00DC276F">
            <w:pPr>
              <w:spacing w:line="255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๑๐๙</w:t>
            </w:r>
            <w:r w:rsidR="00932AE5" w:rsidRPr="00932AE5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๕๒๙</w:t>
            </w:r>
          </w:p>
        </w:tc>
      </w:tr>
      <w:tr w:rsidR="000468A5" w:rsidRPr="00790353" w:rsidTr="008C2EC7">
        <w:tc>
          <w:tcPr>
            <w:tcW w:w="1655" w:type="dxa"/>
          </w:tcPr>
          <w:p w:rsidR="00932AE5" w:rsidRPr="00D70EA2" w:rsidRDefault="00932AE5" w:rsidP="008C2EC7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2.</w:t>
            </w:r>
            <w:r w:rsidR="008C2EC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กบินทร์บุรี</w:t>
            </w:r>
          </w:p>
        </w:tc>
        <w:tc>
          <w:tcPr>
            <w:tcW w:w="665" w:type="dxa"/>
          </w:tcPr>
          <w:p w:rsidR="00932AE5" w:rsidRPr="00790353" w:rsidRDefault="00932AE5" w:rsidP="00B031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19" w:type="dxa"/>
          </w:tcPr>
          <w:p w:rsidR="00932AE5" w:rsidRPr="00D70EA2" w:rsidRDefault="008C2EC7" w:rsidP="00AF0FF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๑๔</w:t>
            </w:r>
          </w:p>
        </w:tc>
        <w:tc>
          <w:tcPr>
            <w:tcW w:w="964" w:type="dxa"/>
          </w:tcPr>
          <w:p w:rsidR="00932AE5" w:rsidRPr="00D70EA2" w:rsidRDefault="00555196" w:rsidP="00AF0FF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๑๙๓</w:t>
            </w:r>
          </w:p>
        </w:tc>
        <w:tc>
          <w:tcPr>
            <w:tcW w:w="787" w:type="dxa"/>
          </w:tcPr>
          <w:p w:rsidR="00932AE5" w:rsidRPr="00790353" w:rsidRDefault="00932AE5" w:rsidP="00AF0FF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07" w:type="dxa"/>
          </w:tcPr>
          <w:p w:rsidR="00932AE5" w:rsidRPr="000C67D6" w:rsidRDefault="000C67D6" w:rsidP="00AF0FF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C67D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</w:t>
            </w:r>
          </w:p>
        </w:tc>
        <w:tc>
          <w:tcPr>
            <w:tcW w:w="937" w:type="dxa"/>
          </w:tcPr>
          <w:p w:rsidR="00932AE5" w:rsidRPr="000C67D6" w:rsidRDefault="000C67D6" w:rsidP="00AF0FF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C67D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๑๔</w:t>
            </w:r>
          </w:p>
        </w:tc>
        <w:tc>
          <w:tcPr>
            <w:tcW w:w="1146" w:type="dxa"/>
          </w:tcPr>
          <w:p w:rsidR="00932AE5" w:rsidRPr="00555196" w:rsidRDefault="000468A5" w:rsidP="000468A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0468A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๕๔</w:t>
            </w:r>
            <w:r w:rsidR="00932AE5" w:rsidRPr="000468A5"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 w:rsidRPr="000468A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๖๘๒</w:t>
            </w:r>
          </w:p>
        </w:tc>
        <w:tc>
          <w:tcPr>
            <w:tcW w:w="1407" w:type="dxa"/>
            <w:vAlign w:val="bottom"/>
          </w:tcPr>
          <w:p w:rsidR="00932AE5" w:rsidRPr="00932AE5" w:rsidRDefault="00555196" w:rsidP="00DC276F">
            <w:pPr>
              <w:spacing w:line="255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๑๔๗</w:t>
            </w:r>
            <w:r w:rsidR="00932AE5" w:rsidRPr="00932AE5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๓๐๖</w:t>
            </w:r>
          </w:p>
        </w:tc>
      </w:tr>
      <w:tr w:rsidR="000468A5" w:rsidRPr="00790353" w:rsidTr="008C2EC7">
        <w:tc>
          <w:tcPr>
            <w:tcW w:w="1655" w:type="dxa"/>
          </w:tcPr>
          <w:p w:rsidR="00932AE5" w:rsidRPr="00D70EA2" w:rsidRDefault="00932AE5" w:rsidP="008C2EC7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3.</w:t>
            </w:r>
            <w:r w:rsidR="008C2EC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ศรีมหาโพธิ</w:t>
            </w:r>
          </w:p>
        </w:tc>
        <w:tc>
          <w:tcPr>
            <w:tcW w:w="665" w:type="dxa"/>
          </w:tcPr>
          <w:p w:rsidR="00932AE5" w:rsidRPr="00790353" w:rsidRDefault="00932AE5" w:rsidP="00B031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19" w:type="dxa"/>
          </w:tcPr>
          <w:p w:rsidR="00932AE5" w:rsidRPr="00D70EA2" w:rsidRDefault="008C2EC7" w:rsidP="00AF0FF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๑๐</w:t>
            </w:r>
          </w:p>
        </w:tc>
        <w:tc>
          <w:tcPr>
            <w:tcW w:w="964" w:type="dxa"/>
          </w:tcPr>
          <w:p w:rsidR="00932AE5" w:rsidRPr="00D70EA2" w:rsidRDefault="00555196" w:rsidP="00AF0FF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๙๐</w:t>
            </w:r>
          </w:p>
        </w:tc>
        <w:tc>
          <w:tcPr>
            <w:tcW w:w="787" w:type="dxa"/>
          </w:tcPr>
          <w:p w:rsidR="00932AE5" w:rsidRPr="00790353" w:rsidRDefault="00932AE5" w:rsidP="00AF0FF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07" w:type="dxa"/>
          </w:tcPr>
          <w:p w:rsidR="00932AE5" w:rsidRPr="000C67D6" w:rsidRDefault="00932AE5" w:rsidP="00AF0FF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C67D6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937" w:type="dxa"/>
          </w:tcPr>
          <w:p w:rsidR="00932AE5" w:rsidRPr="000C67D6" w:rsidRDefault="000C67D6" w:rsidP="00AF0FF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C67D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๗</w:t>
            </w:r>
          </w:p>
        </w:tc>
        <w:tc>
          <w:tcPr>
            <w:tcW w:w="1146" w:type="dxa"/>
          </w:tcPr>
          <w:p w:rsidR="00932AE5" w:rsidRPr="00555196" w:rsidRDefault="000468A5" w:rsidP="000468A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0468A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๔๑</w:t>
            </w:r>
            <w:r w:rsidR="00932AE5" w:rsidRPr="000468A5"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 w:rsidRPr="000468A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๔๗๔</w:t>
            </w:r>
          </w:p>
        </w:tc>
        <w:tc>
          <w:tcPr>
            <w:tcW w:w="1407" w:type="dxa"/>
            <w:vAlign w:val="bottom"/>
          </w:tcPr>
          <w:p w:rsidR="00932AE5" w:rsidRPr="00932AE5" w:rsidRDefault="00555196" w:rsidP="00DC276F">
            <w:pPr>
              <w:spacing w:line="255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๗๓</w:t>
            </w:r>
            <w:r w:rsidR="00932AE5" w:rsidRPr="00932AE5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๕๘๔</w:t>
            </w:r>
          </w:p>
        </w:tc>
      </w:tr>
      <w:tr w:rsidR="000468A5" w:rsidRPr="00790353" w:rsidTr="008C2EC7">
        <w:tc>
          <w:tcPr>
            <w:tcW w:w="1655" w:type="dxa"/>
          </w:tcPr>
          <w:p w:rsidR="00932AE5" w:rsidRPr="00D70EA2" w:rsidRDefault="00932AE5" w:rsidP="008C2EC7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4.</w:t>
            </w:r>
            <w:r w:rsidR="008C2EC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ประจันตคาม</w:t>
            </w:r>
          </w:p>
        </w:tc>
        <w:tc>
          <w:tcPr>
            <w:tcW w:w="665" w:type="dxa"/>
          </w:tcPr>
          <w:p w:rsidR="00932AE5" w:rsidRPr="00790353" w:rsidRDefault="00932AE5" w:rsidP="00B031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19" w:type="dxa"/>
          </w:tcPr>
          <w:p w:rsidR="00932AE5" w:rsidRPr="00D70EA2" w:rsidRDefault="008C2EC7" w:rsidP="00AF0FF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๙</w:t>
            </w:r>
          </w:p>
        </w:tc>
        <w:tc>
          <w:tcPr>
            <w:tcW w:w="964" w:type="dxa"/>
          </w:tcPr>
          <w:p w:rsidR="00932AE5" w:rsidRPr="00D70EA2" w:rsidRDefault="00555196" w:rsidP="00AF0FF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๑๐๖</w:t>
            </w:r>
          </w:p>
        </w:tc>
        <w:tc>
          <w:tcPr>
            <w:tcW w:w="787" w:type="dxa"/>
          </w:tcPr>
          <w:p w:rsidR="00932AE5" w:rsidRPr="00790353" w:rsidRDefault="00932AE5" w:rsidP="00AF0FF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07" w:type="dxa"/>
          </w:tcPr>
          <w:p w:rsidR="00932AE5" w:rsidRPr="000C67D6" w:rsidRDefault="000C67D6" w:rsidP="00AF0FF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C67D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</w:t>
            </w:r>
          </w:p>
        </w:tc>
        <w:tc>
          <w:tcPr>
            <w:tcW w:w="937" w:type="dxa"/>
          </w:tcPr>
          <w:p w:rsidR="00932AE5" w:rsidRPr="000C67D6" w:rsidRDefault="00932AE5" w:rsidP="00AF0FF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C67D6">
              <w:rPr>
                <w:rFonts w:ascii="TH SarabunIT๙" w:hAnsi="TH SarabunIT๙" w:cs="TH SarabunIT๙"/>
                <w:sz w:val="32"/>
                <w:szCs w:val="32"/>
              </w:rPr>
              <w:t>8</w:t>
            </w:r>
          </w:p>
        </w:tc>
        <w:tc>
          <w:tcPr>
            <w:tcW w:w="1146" w:type="dxa"/>
          </w:tcPr>
          <w:p w:rsidR="00932AE5" w:rsidRPr="00555196" w:rsidRDefault="000468A5" w:rsidP="000468A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0468A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๑๗</w:t>
            </w:r>
            <w:r w:rsidR="00932AE5" w:rsidRPr="000468A5"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 w:rsidRPr="000468A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๖๗๘</w:t>
            </w:r>
          </w:p>
        </w:tc>
        <w:tc>
          <w:tcPr>
            <w:tcW w:w="1407" w:type="dxa"/>
            <w:vAlign w:val="bottom"/>
          </w:tcPr>
          <w:p w:rsidR="00932AE5" w:rsidRPr="00932AE5" w:rsidRDefault="00555196" w:rsidP="00DC276F">
            <w:pPr>
              <w:spacing w:line="255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๕๔</w:t>
            </w:r>
            <w:r w:rsidRPr="00932AE5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๖๒๗</w:t>
            </w:r>
          </w:p>
        </w:tc>
      </w:tr>
      <w:tr w:rsidR="000468A5" w:rsidRPr="00790353" w:rsidTr="008C2EC7">
        <w:tc>
          <w:tcPr>
            <w:tcW w:w="1655" w:type="dxa"/>
          </w:tcPr>
          <w:p w:rsidR="00932AE5" w:rsidRPr="00D70EA2" w:rsidRDefault="00932AE5" w:rsidP="008C2EC7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5.</w:t>
            </w:r>
            <w:r w:rsidR="008C2EC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บ้านสร้าง</w:t>
            </w:r>
          </w:p>
        </w:tc>
        <w:tc>
          <w:tcPr>
            <w:tcW w:w="665" w:type="dxa"/>
          </w:tcPr>
          <w:p w:rsidR="00932AE5" w:rsidRPr="00790353" w:rsidRDefault="00932AE5" w:rsidP="00B031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19" w:type="dxa"/>
          </w:tcPr>
          <w:p w:rsidR="00932AE5" w:rsidRPr="00D70EA2" w:rsidRDefault="008C2EC7" w:rsidP="00AF0FF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๙</w:t>
            </w:r>
          </w:p>
        </w:tc>
        <w:tc>
          <w:tcPr>
            <w:tcW w:w="964" w:type="dxa"/>
          </w:tcPr>
          <w:p w:rsidR="00932AE5" w:rsidRPr="00D70EA2" w:rsidRDefault="00555196" w:rsidP="00AF0FF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๘๘</w:t>
            </w:r>
          </w:p>
        </w:tc>
        <w:tc>
          <w:tcPr>
            <w:tcW w:w="787" w:type="dxa"/>
          </w:tcPr>
          <w:p w:rsidR="00932AE5" w:rsidRPr="00790353" w:rsidRDefault="00932AE5" w:rsidP="00AF0FF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07" w:type="dxa"/>
          </w:tcPr>
          <w:p w:rsidR="00932AE5" w:rsidRPr="000C67D6" w:rsidRDefault="000C67D6" w:rsidP="00AF0FF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C67D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</w:t>
            </w:r>
          </w:p>
        </w:tc>
        <w:tc>
          <w:tcPr>
            <w:tcW w:w="937" w:type="dxa"/>
          </w:tcPr>
          <w:p w:rsidR="00932AE5" w:rsidRPr="000C67D6" w:rsidRDefault="000C67D6" w:rsidP="00AF0FF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C67D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๗</w:t>
            </w:r>
          </w:p>
        </w:tc>
        <w:tc>
          <w:tcPr>
            <w:tcW w:w="1146" w:type="dxa"/>
          </w:tcPr>
          <w:p w:rsidR="00932AE5" w:rsidRPr="00555196" w:rsidRDefault="000468A5" w:rsidP="000468A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0468A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๑๐</w:t>
            </w:r>
            <w:r w:rsidR="00932AE5" w:rsidRPr="000468A5"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 w:rsidRPr="000468A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๔๗๘</w:t>
            </w:r>
          </w:p>
        </w:tc>
        <w:tc>
          <w:tcPr>
            <w:tcW w:w="1407" w:type="dxa"/>
            <w:vAlign w:val="bottom"/>
          </w:tcPr>
          <w:p w:rsidR="00932AE5" w:rsidRPr="00932AE5" w:rsidRDefault="00932AE5" w:rsidP="00DC276F">
            <w:pPr>
              <w:spacing w:line="255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32AE5">
              <w:rPr>
                <w:rFonts w:ascii="TH SarabunIT๙" w:hAnsi="TH SarabunIT๙" w:cs="TH SarabunIT๙"/>
                <w:sz w:val="32"/>
                <w:szCs w:val="32"/>
              </w:rPr>
              <w:t>31,</w:t>
            </w:r>
            <w:r w:rsidR="0055519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๒๑๐</w:t>
            </w:r>
          </w:p>
        </w:tc>
      </w:tr>
      <w:tr w:rsidR="000468A5" w:rsidRPr="00790353" w:rsidTr="008C2EC7">
        <w:tc>
          <w:tcPr>
            <w:tcW w:w="1655" w:type="dxa"/>
          </w:tcPr>
          <w:p w:rsidR="00932AE5" w:rsidRPr="00D70EA2" w:rsidRDefault="00932AE5" w:rsidP="008C2EC7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6.</w:t>
            </w:r>
            <w:r w:rsidR="008C2EC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นาดี</w:t>
            </w:r>
          </w:p>
        </w:tc>
        <w:tc>
          <w:tcPr>
            <w:tcW w:w="665" w:type="dxa"/>
          </w:tcPr>
          <w:p w:rsidR="00932AE5" w:rsidRPr="00790353" w:rsidRDefault="00932AE5" w:rsidP="00B031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19" w:type="dxa"/>
          </w:tcPr>
          <w:p w:rsidR="00932AE5" w:rsidRPr="00D70EA2" w:rsidRDefault="008C2EC7" w:rsidP="00AF0FF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</w:t>
            </w:r>
          </w:p>
        </w:tc>
        <w:tc>
          <w:tcPr>
            <w:tcW w:w="964" w:type="dxa"/>
          </w:tcPr>
          <w:p w:rsidR="00932AE5" w:rsidRPr="00D70EA2" w:rsidRDefault="00555196" w:rsidP="00AF0FF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๖๓</w:t>
            </w:r>
          </w:p>
        </w:tc>
        <w:tc>
          <w:tcPr>
            <w:tcW w:w="787" w:type="dxa"/>
          </w:tcPr>
          <w:p w:rsidR="00932AE5" w:rsidRPr="00790353" w:rsidRDefault="00932AE5" w:rsidP="00AF0FF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07" w:type="dxa"/>
          </w:tcPr>
          <w:p w:rsidR="00932AE5" w:rsidRPr="000C67D6" w:rsidRDefault="000C67D6" w:rsidP="00AF0FF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C67D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</w:t>
            </w:r>
          </w:p>
        </w:tc>
        <w:tc>
          <w:tcPr>
            <w:tcW w:w="937" w:type="dxa"/>
          </w:tcPr>
          <w:p w:rsidR="00932AE5" w:rsidRPr="000C67D6" w:rsidRDefault="000C67D6" w:rsidP="00AF0FF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C67D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</w:t>
            </w:r>
          </w:p>
        </w:tc>
        <w:tc>
          <w:tcPr>
            <w:tcW w:w="1146" w:type="dxa"/>
          </w:tcPr>
          <w:p w:rsidR="00932AE5" w:rsidRPr="00555196" w:rsidRDefault="000468A5" w:rsidP="000468A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0468A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๑๘</w:t>
            </w:r>
            <w:r w:rsidR="00932AE5" w:rsidRPr="000468A5"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 w:rsidRPr="000468A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๕๙๑</w:t>
            </w:r>
          </w:p>
        </w:tc>
        <w:tc>
          <w:tcPr>
            <w:tcW w:w="1407" w:type="dxa"/>
            <w:vAlign w:val="bottom"/>
          </w:tcPr>
          <w:p w:rsidR="00932AE5" w:rsidRPr="00932AE5" w:rsidRDefault="00555196" w:rsidP="00DC276F">
            <w:pPr>
              <w:spacing w:line="255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๕๑</w:t>
            </w:r>
            <w:r w:rsidR="00932AE5" w:rsidRPr="00932AE5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๙๘๕</w:t>
            </w:r>
          </w:p>
        </w:tc>
      </w:tr>
      <w:tr w:rsidR="000468A5" w:rsidRPr="00790353" w:rsidTr="008C2EC7">
        <w:tc>
          <w:tcPr>
            <w:tcW w:w="1655" w:type="dxa"/>
          </w:tcPr>
          <w:p w:rsidR="00932AE5" w:rsidRPr="008C2EC7" w:rsidRDefault="00932AE5" w:rsidP="008C2EC7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 w:rsidRPr="008C2EC7">
              <w:rPr>
                <w:rFonts w:ascii="TH SarabunIT๙" w:hAnsi="TH SarabunIT๙" w:cs="TH SarabunIT๙" w:hint="cs"/>
                <w:sz w:val="32"/>
                <w:szCs w:val="32"/>
                <w:cs/>
              </w:rPr>
              <w:t>7.</w:t>
            </w:r>
            <w:r w:rsidR="008C2EC7" w:rsidRPr="008C2EC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ศรีม</w:t>
            </w:r>
            <w:proofErr w:type="spellStart"/>
            <w:r w:rsidR="008C2EC7" w:rsidRPr="008C2EC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โหสถ</w:t>
            </w:r>
            <w:proofErr w:type="spellEnd"/>
          </w:p>
        </w:tc>
        <w:tc>
          <w:tcPr>
            <w:tcW w:w="665" w:type="dxa"/>
          </w:tcPr>
          <w:p w:rsidR="00932AE5" w:rsidRPr="00790353" w:rsidRDefault="00932AE5" w:rsidP="00B031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19" w:type="dxa"/>
          </w:tcPr>
          <w:p w:rsidR="00932AE5" w:rsidRPr="00D70EA2" w:rsidRDefault="008C2EC7" w:rsidP="00AF0FF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๔</w:t>
            </w:r>
          </w:p>
        </w:tc>
        <w:tc>
          <w:tcPr>
            <w:tcW w:w="964" w:type="dxa"/>
          </w:tcPr>
          <w:p w:rsidR="00932AE5" w:rsidRPr="00D70EA2" w:rsidRDefault="00555196" w:rsidP="00AF0FF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๒๔</w:t>
            </w:r>
          </w:p>
        </w:tc>
        <w:tc>
          <w:tcPr>
            <w:tcW w:w="787" w:type="dxa"/>
          </w:tcPr>
          <w:p w:rsidR="00932AE5" w:rsidRPr="00790353" w:rsidRDefault="00932AE5" w:rsidP="00AF0FF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07" w:type="dxa"/>
          </w:tcPr>
          <w:p w:rsidR="00932AE5" w:rsidRPr="000C67D6" w:rsidRDefault="000C67D6" w:rsidP="00AF0FF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C67D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</w:t>
            </w:r>
          </w:p>
        </w:tc>
        <w:tc>
          <w:tcPr>
            <w:tcW w:w="937" w:type="dxa"/>
          </w:tcPr>
          <w:p w:rsidR="00932AE5" w:rsidRPr="000C67D6" w:rsidRDefault="000C67D6" w:rsidP="00AF0FF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C67D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๔</w:t>
            </w:r>
          </w:p>
        </w:tc>
        <w:tc>
          <w:tcPr>
            <w:tcW w:w="1146" w:type="dxa"/>
          </w:tcPr>
          <w:p w:rsidR="00932AE5" w:rsidRPr="00555196" w:rsidRDefault="000468A5" w:rsidP="000468A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0468A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๗</w:t>
            </w:r>
            <w:r w:rsidR="00932AE5" w:rsidRPr="000468A5"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 w:rsidRPr="000468A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๒๓๕</w:t>
            </w:r>
          </w:p>
        </w:tc>
        <w:tc>
          <w:tcPr>
            <w:tcW w:w="1407" w:type="dxa"/>
            <w:vAlign w:val="bottom"/>
          </w:tcPr>
          <w:p w:rsidR="00932AE5" w:rsidRPr="00932AE5" w:rsidRDefault="00555196" w:rsidP="00DC276F">
            <w:pPr>
              <w:spacing w:line="255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๑๘</w:t>
            </w:r>
            <w:r w:rsidR="00932AE5" w:rsidRPr="00932AE5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๘๒๑</w:t>
            </w:r>
          </w:p>
        </w:tc>
      </w:tr>
      <w:tr w:rsidR="000468A5" w:rsidRPr="00790353" w:rsidTr="008C2EC7">
        <w:tc>
          <w:tcPr>
            <w:tcW w:w="1655" w:type="dxa"/>
          </w:tcPr>
          <w:p w:rsidR="00932AE5" w:rsidRDefault="00932AE5" w:rsidP="00FD59E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665" w:type="dxa"/>
          </w:tcPr>
          <w:p w:rsidR="00932AE5" w:rsidRPr="00555196" w:rsidRDefault="00932AE5" w:rsidP="00B031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55519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</w:t>
            </w:r>
          </w:p>
        </w:tc>
        <w:tc>
          <w:tcPr>
            <w:tcW w:w="819" w:type="dxa"/>
          </w:tcPr>
          <w:p w:rsidR="00932AE5" w:rsidRPr="00555196" w:rsidRDefault="00555196" w:rsidP="00AF0FF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5519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๖๔</w:t>
            </w:r>
          </w:p>
        </w:tc>
        <w:tc>
          <w:tcPr>
            <w:tcW w:w="964" w:type="dxa"/>
          </w:tcPr>
          <w:p w:rsidR="00932AE5" w:rsidRPr="00555196" w:rsidRDefault="00555196" w:rsidP="00AF0FF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5519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๗๐๘</w:t>
            </w:r>
          </w:p>
        </w:tc>
        <w:tc>
          <w:tcPr>
            <w:tcW w:w="787" w:type="dxa"/>
          </w:tcPr>
          <w:p w:rsidR="00932AE5" w:rsidRPr="00790353" w:rsidRDefault="00932AE5" w:rsidP="00B031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907" w:type="dxa"/>
          </w:tcPr>
          <w:p w:rsidR="00932AE5" w:rsidRPr="000C67D6" w:rsidRDefault="000C67D6" w:rsidP="000C67D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C67D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๑</w:t>
            </w:r>
            <w:r w:rsidRPr="000C67D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</w:t>
            </w:r>
          </w:p>
        </w:tc>
        <w:tc>
          <w:tcPr>
            <w:tcW w:w="937" w:type="dxa"/>
          </w:tcPr>
          <w:p w:rsidR="00932AE5" w:rsidRPr="000C67D6" w:rsidRDefault="000C67D6" w:rsidP="00AF0FF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C67D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๕๗</w:t>
            </w:r>
          </w:p>
        </w:tc>
        <w:tc>
          <w:tcPr>
            <w:tcW w:w="1146" w:type="dxa"/>
          </w:tcPr>
          <w:p w:rsidR="00932AE5" w:rsidRPr="00555196" w:rsidRDefault="000468A5" w:rsidP="000468A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0468A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๑๙๒</w:t>
            </w:r>
            <w:r w:rsidR="00932AE5" w:rsidRPr="000468A5"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 w:rsidRPr="000468A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๔๑๒</w:t>
            </w:r>
          </w:p>
        </w:tc>
        <w:tc>
          <w:tcPr>
            <w:tcW w:w="1407" w:type="dxa"/>
            <w:vAlign w:val="bottom"/>
          </w:tcPr>
          <w:p w:rsidR="00932AE5" w:rsidRPr="00932AE5" w:rsidRDefault="00555196" w:rsidP="00DC276F">
            <w:pPr>
              <w:spacing w:line="255" w:lineRule="atLeas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๔๘๗</w:t>
            </w:r>
            <w:r w:rsidR="00932AE5" w:rsidRPr="00932AE5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,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๐๖๒</w:t>
            </w:r>
          </w:p>
        </w:tc>
      </w:tr>
    </w:tbl>
    <w:p w:rsidR="00E05A54" w:rsidRPr="00E05A54" w:rsidRDefault="00E05A54" w:rsidP="002E29AB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rPr>
          <w:rFonts w:ascii="TH SarabunIT๙" w:hAnsi="TH SarabunIT๙" w:cs="TH SarabunIT๙"/>
          <w:b/>
          <w:bCs/>
          <w:sz w:val="16"/>
          <w:szCs w:val="16"/>
        </w:rPr>
      </w:pPr>
    </w:p>
    <w:p w:rsidR="009D0D34" w:rsidRPr="00790353" w:rsidRDefault="00F6168C" w:rsidP="002E29AB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79035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๒. </w:t>
      </w:r>
      <w:r w:rsidR="009D0D34" w:rsidRPr="00790353">
        <w:rPr>
          <w:rFonts w:ascii="TH SarabunIT๙" w:hAnsi="TH SarabunIT๙" w:cs="TH SarabunIT๙"/>
          <w:b/>
          <w:bCs/>
          <w:sz w:val="32"/>
          <w:szCs w:val="32"/>
          <w:cs/>
        </w:rPr>
        <w:t>จำนวนโครงการ/กิจกรรมที่ดำเนินการในปี ๒๕๖</w:t>
      </w:r>
      <w:r w:rsidR="00CB4EDC">
        <w:rPr>
          <w:rFonts w:ascii="TH SarabunIT๙" w:hAnsi="TH SarabunIT๙" w:cs="TH SarabunIT๙" w:hint="cs"/>
          <w:b/>
          <w:bCs/>
          <w:sz w:val="32"/>
          <w:szCs w:val="32"/>
          <w:cs/>
        </w:rPr>
        <w:t>๓</w:t>
      </w:r>
      <w:r w:rsidR="009D0D34" w:rsidRPr="0079035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9D0D34" w:rsidRPr="000C727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จำนวน </w:t>
      </w:r>
      <w:r w:rsidR="000C7273" w:rsidRPr="000C7273">
        <w:rPr>
          <w:rFonts w:ascii="TH SarabunIT๙" w:hAnsi="TH SarabunIT๙" w:cs="TH SarabunIT๙" w:hint="cs"/>
          <w:b/>
          <w:bCs/>
          <w:sz w:val="32"/>
          <w:szCs w:val="32"/>
          <w:cs/>
        </w:rPr>
        <w:t>3</w:t>
      </w:r>
      <w:r w:rsidR="00E73703">
        <w:rPr>
          <w:rFonts w:ascii="TH SarabunIT๙" w:hAnsi="TH SarabunIT๙" w:cs="TH SarabunIT๙" w:hint="cs"/>
          <w:b/>
          <w:bCs/>
          <w:sz w:val="32"/>
          <w:szCs w:val="32"/>
          <w:cs/>
        </w:rPr>
        <w:t>๘๒</w:t>
      </w:r>
      <w:r w:rsidR="009D0D34" w:rsidRPr="000C727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</w:t>
      </w:r>
      <w:r w:rsidR="009D0D34" w:rsidRPr="00790353">
        <w:rPr>
          <w:rFonts w:ascii="TH SarabunIT๙" w:hAnsi="TH SarabunIT๙" w:cs="TH SarabunIT๙"/>
          <w:b/>
          <w:bCs/>
          <w:sz w:val="32"/>
          <w:szCs w:val="32"/>
          <w:cs/>
        </w:rPr>
        <w:t>โครงการ</w:t>
      </w:r>
    </w:p>
    <w:p w:rsidR="00E05A54" w:rsidRPr="00E05A54" w:rsidRDefault="00E05A54" w:rsidP="002E29AB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rPr>
          <w:rFonts w:ascii="TH SarabunIT๙" w:hAnsi="TH SarabunIT๙" w:cs="TH SarabunIT๙"/>
          <w:b/>
          <w:bCs/>
          <w:sz w:val="16"/>
          <w:szCs w:val="16"/>
        </w:rPr>
      </w:pPr>
    </w:p>
    <w:p w:rsidR="009D0D34" w:rsidRPr="00B818AC" w:rsidRDefault="00F6168C" w:rsidP="002E29AB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79035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๓. </w:t>
      </w:r>
      <w:r w:rsidR="009D0D34" w:rsidRPr="0079035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จำนวนงบประมาณที่ใช้ดำเนินการในปี </w:t>
      </w:r>
      <w:r w:rsidR="00D83563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9D0D34" w:rsidRPr="00790353">
        <w:rPr>
          <w:rFonts w:ascii="TH SarabunIT๙" w:hAnsi="TH SarabunIT๙" w:cs="TH SarabunIT๙"/>
          <w:b/>
          <w:bCs/>
          <w:sz w:val="32"/>
          <w:szCs w:val="32"/>
          <w:cs/>
        </w:rPr>
        <w:t>๒๕๖</w:t>
      </w:r>
      <w:r w:rsidR="00CB4EDC">
        <w:rPr>
          <w:rFonts w:ascii="TH SarabunIT๙" w:hAnsi="TH SarabunIT๙" w:cs="TH SarabunIT๙" w:hint="cs"/>
          <w:b/>
          <w:bCs/>
          <w:sz w:val="32"/>
          <w:szCs w:val="32"/>
          <w:cs/>
        </w:rPr>
        <w:t>๓</w:t>
      </w:r>
      <w:r w:rsidR="009D0D34" w:rsidRPr="0079035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165590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</w:t>
      </w:r>
      <w:r w:rsidR="009D0D34" w:rsidRPr="00790353">
        <w:rPr>
          <w:rFonts w:ascii="TH SarabunIT๙" w:hAnsi="TH SarabunIT๙" w:cs="TH SarabunIT๙"/>
          <w:b/>
          <w:bCs/>
          <w:sz w:val="32"/>
          <w:szCs w:val="32"/>
          <w:cs/>
        </w:rPr>
        <w:t>รวม</w:t>
      </w:r>
      <w:r w:rsidR="00B818AC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E73703" w:rsidRPr="00086902">
        <w:rPr>
          <w:rFonts w:ascii="TH SarabunIT๙" w:hAnsi="TH SarabunIT๙" w:cs="TH SarabunIT๙" w:hint="cs"/>
          <w:b/>
          <w:bCs/>
          <w:sz w:val="32"/>
          <w:szCs w:val="32"/>
          <w:cs/>
        </w:rPr>
        <w:t>๑๘</w:t>
      </w:r>
      <w:r w:rsidR="00B818AC" w:rsidRPr="00086902">
        <w:rPr>
          <w:rFonts w:ascii="TH SarabunIT๙" w:hAnsi="TH SarabunIT๙" w:cs="TH SarabunIT๙"/>
          <w:b/>
          <w:bCs/>
          <w:sz w:val="32"/>
          <w:szCs w:val="32"/>
        </w:rPr>
        <w:t>,</w:t>
      </w:r>
      <w:r w:rsidR="00E73703" w:rsidRPr="00086902">
        <w:rPr>
          <w:rFonts w:ascii="TH SarabunIT๙" w:hAnsi="TH SarabunIT๙" w:cs="TH SarabunIT๙" w:hint="cs"/>
          <w:b/>
          <w:bCs/>
          <w:sz w:val="32"/>
          <w:szCs w:val="32"/>
          <w:cs/>
        </w:rPr>
        <w:t>๑๘๗</w:t>
      </w:r>
      <w:r w:rsidR="00B818AC" w:rsidRPr="00086902">
        <w:rPr>
          <w:rFonts w:ascii="TH SarabunIT๙" w:hAnsi="TH SarabunIT๙" w:cs="TH SarabunIT๙"/>
          <w:b/>
          <w:bCs/>
          <w:sz w:val="32"/>
          <w:szCs w:val="32"/>
        </w:rPr>
        <w:t>,</w:t>
      </w:r>
      <w:r w:rsidR="00E73703" w:rsidRPr="00086902">
        <w:rPr>
          <w:rFonts w:ascii="TH SarabunIT๙" w:hAnsi="TH SarabunIT๙" w:cs="TH SarabunIT๙" w:hint="cs"/>
          <w:b/>
          <w:bCs/>
          <w:sz w:val="32"/>
          <w:szCs w:val="32"/>
          <w:cs/>
        </w:rPr>
        <w:t>๓๘๗.-</w:t>
      </w:r>
      <w:r w:rsidR="00B818AC" w:rsidRPr="00B818AC">
        <w:rPr>
          <w:rFonts w:ascii="TH SarabunIT๙" w:hAnsi="TH SarabunIT๙" w:cs="TH SarabunIT๙"/>
          <w:sz w:val="32"/>
          <w:szCs w:val="32"/>
        </w:rPr>
        <w:t xml:space="preserve"> </w:t>
      </w:r>
      <w:r w:rsidR="009D0D34" w:rsidRPr="00B818AC">
        <w:rPr>
          <w:rFonts w:ascii="TH SarabunIT๙" w:hAnsi="TH SarabunIT๙" w:cs="TH SarabunIT๙"/>
          <w:b/>
          <w:bCs/>
          <w:sz w:val="32"/>
          <w:szCs w:val="32"/>
          <w:cs/>
        </w:rPr>
        <w:t>บาท</w:t>
      </w:r>
    </w:p>
    <w:p w:rsidR="00733C1B" w:rsidRPr="002F6381" w:rsidRDefault="0053725A" w:rsidP="002E29AB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rPr>
          <w:rFonts w:ascii="TH SarabunIT๙" w:hAnsi="TH SarabunIT๙" w:cs="TH SarabunIT๙"/>
          <w:sz w:val="32"/>
          <w:szCs w:val="32"/>
        </w:rPr>
      </w:pPr>
      <w:r w:rsidRPr="00B818AC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B818AC">
        <w:rPr>
          <w:rFonts w:ascii="TH SarabunIT๙" w:hAnsi="TH SarabunIT๙" w:cs="TH SarabunIT๙"/>
          <w:sz w:val="32"/>
          <w:szCs w:val="32"/>
          <w:cs/>
        </w:rPr>
        <w:tab/>
      </w:r>
      <w:r w:rsidR="00520412" w:rsidRPr="00B818AC">
        <w:rPr>
          <w:rFonts w:ascii="TH SarabunIT๙" w:hAnsi="TH SarabunIT๙" w:cs="TH SarabunIT๙"/>
          <w:sz w:val="32"/>
          <w:szCs w:val="32"/>
        </w:rPr>
        <w:t xml:space="preserve"> </w:t>
      </w:r>
      <w:r w:rsidRPr="00B818AC">
        <w:rPr>
          <w:rFonts w:ascii="TH SarabunIT๙" w:hAnsi="TH SarabunIT๙" w:cs="TH SarabunIT๙"/>
          <w:sz w:val="32"/>
          <w:szCs w:val="32"/>
        </w:rPr>
        <w:sym w:font="Wingdings 2" w:char="F096"/>
      </w:r>
      <w:r w:rsidRPr="00B818AC">
        <w:rPr>
          <w:rFonts w:ascii="TH SarabunIT๙" w:hAnsi="TH SarabunIT๙" w:cs="TH SarabunIT๙"/>
          <w:sz w:val="32"/>
          <w:szCs w:val="32"/>
          <w:cs/>
        </w:rPr>
        <w:t xml:space="preserve"> จากงบปกติของหน่วยงาน รวมทุกโครงการ </w:t>
      </w:r>
      <w:r w:rsidR="00D83563" w:rsidRPr="00B818AC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B818AC">
        <w:rPr>
          <w:rFonts w:ascii="TH SarabunIT๙" w:hAnsi="TH SarabunIT๙" w:cs="TH SarabunIT๙"/>
          <w:sz w:val="32"/>
          <w:szCs w:val="32"/>
          <w:cs/>
        </w:rPr>
        <w:t>จำนวน</w:t>
      </w:r>
      <w:r w:rsidR="00D83563" w:rsidRPr="00B818AC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086902">
        <w:rPr>
          <w:rFonts w:ascii="TH SarabunIT๙" w:hAnsi="TH SarabunIT๙" w:cs="TH SarabunIT๙" w:hint="cs"/>
          <w:sz w:val="32"/>
          <w:szCs w:val="32"/>
          <w:cs/>
        </w:rPr>
        <w:t>๑๘</w:t>
      </w:r>
      <w:r w:rsidR="00086902" w:rsidRPr="00B818AC">
        <w:rPr>
          <w:rFonts w:ascii="TH SarabunIT๙" w:hAnsi="TH SarabunIT๙" w:cs="TH SarabunIT๙"/>
          <w:sz w:val="32"/>
          <w:szCs w:val="32"/>
        </w:rPr>
        <w:t>,</w:t>
      </w:r>
      <w:r w:rsidR="00086902">
        <w:rPr>
          <w:rFonts w:ascii="TH SarabunIT๙" w:hAnsi="TH SarabunIT๙" w:cs="TH SarabunIT๙" w:hint="cs"/>
          <w:sz w:val="32"/>
          <w:szCs w:val="32"/>
          <w:cs/>
        </w:rPr>
        <w:t>๑๘๗</w:t>
      </w:r>
      <w:r w:rsidR="00086902" w:rsidRPr="00B818AC">
        <w:rPr>
          <w:rFonts w:ascii="TH SarabunIT๙" w:hAnsi="TH SarabunIT๙" w:cs="TH SarabunIT๙"/>
          <w:sz w:val="32"/>
          <w:szCs w:val="32"/>
        </w:rPr>
        <w:t>,</w:t>
      </w:r>
      <w:r w:rsidR="00086902">
        <w:rPr>
          <w:rFonts w:ascii="TH SarabunIT๙" w:hAnsi="TH SarabunIT๙" w:cs="TH SarabunIT๙" w:hint="cs"/>
          <w:sz w:val="32"/>
          <w:szCs w:val="32"/>
          <w:cs/>
        </w:rPr>
        <w:t>๓๘๗.-</w:t>
      </w:r>
      <w:r w:rsidR="00086902" w:rsidRPr="00B818AC">
        <w:rPr>
          <w:rFonts w:ascii="TH SarabunIT๙" w:hAnsi="TH SarabunIT๙" w:cs="TH SarabunIT๙"/>
          <w:sz w:val="32"/>
          <w:szCs w:val="32"/>
        </w:rPr>
        <w:t xml:space="preserve"> </w:t>
      </w:r>
      <w:r w:rsidRPr="002F6381">
        <w:rPr>
          <w:rFonts w:ascii="TH SarabunIT๙" w:hAnsi="TH SarabunIT๙" w:cs="TH SarabunIT๙"/>
          <w:sz w:val="32"/>
          <w:szCs w:val="32"/>
          <w:cs/>
        </w:rPr>
        <w:t>บาท</w:t>
      </w:r>
    </w:p>
    <w:p w:rsidR="0053725A" w:rsidRDefault="0053725A" w:rsidP="0053725A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rPr>
          <w:rFonts w:ascii="TH SarabunIT๙" w:hAnsi="TH SarabunIT๙" w:cs="TH SarabunIT๙"/>
          <w:sz w:val="32"/>
          <w:szCs w:val="32"/>
        </w:rPr>
      </w:pPr>
      <w:r w:rsidRPr="00790353">
        <w:rPr>
          <w:rFonts w:ascii="TH SarabunIT๙" w:hAnsi="TH SarabunIT๙" w:cs="TH SarabunIT๙"/>
          <w:sz w:val="32"/>
          <w:szCs w:val="32"/>
          <w:cs/>
        </w:rPr>
        <w:tab/>
      </w:r>
      <w:r w:rsidR="0052041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790353">
        <w:rPr>
          <w:rFonts w:ascii="TH SarabunIT๙" w:hAnsi="TH SarabunIT๙" w:cs="TH SarabunIT๙"/>
          <w:sz w:val="32"/>
          <w:szCs w:val="32"/>
        </w:rPr>
        <w:sym w:font="Wingdings 2" w:char="F096"/>
      </w:r>
      <w:r w:rsidRPr="00790353">
        <w:rPr>
          <w:rFonts w:ascii="TH SarabunIT๙" w:hAnsi="TH SarabunIT๙" w:cs="TH SarabunIT๙"/>
          <w:sz w:val="32"/>
          <w:szCs w:val="32"/>
          <w:cs/>
        </w:rPr>
        <w:t xml:space="preserve"> จากงบอื่น</w:t>
      </w:r>
      <w:r w:rsidR="008E5564">
        <w:rPr>
          <w:rFonts w:ascii="TH SarabunIT๙" w:hAnsi="TH SarabunIT๙" w:cs="TH SarabunIT๙"/>
          <w:sz w:val="32"/>
          <w:szCs w:val="32"/>
        </w:rPr>
        <w:t xml:space="preserve"> </w:t>
      </w:r>
      <w:r w:rsidRPr="00790353">
        <w:rPr>
          <w:rFonts w:ascii="TH SarabunIT๙" w:hAnsi="TH SarabunIT๙" w:cs="TH SarabunIT๙"/>
          <w:sz w:val="32"/>
          <w:szCs w:val="32"/>
          <w:cs/>
        </w:rPr>
        <w:t>ๆ รวมทุกโครงการ จำนวน</w:t>
      </w:r>
      <w:r w:rsidRPr="00790353">
        <w:rPr>
          <w:rFonts w:ascii="TH SarabunIT๙" w:hAnsi="TH SarabunIT๙" w:cs="TH SarabunIT๙"/>
          <w:sz w:val="32"/>
          <w:szCs w:val="32"/>
          <w:cs/>
        </w:rPr>
        <w:tab/>
      </w:r>
      <w:r w:rsidR="00337AC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2F4D5A" w:rsidRPr="00790353">
        <w:rPr>
          <w:rFonts w:ascii="TH SarabunIT๙" w:hAnsi="TH SarabunIT๙" w:cs="TH SarabunIT๙"/>
          <w:sz w:val="32"/>
          <w:szCs w:val="32"/>
          <w:cs/>
        </w:rPr>
        <w:t>-</w:t>
      </w:r>
      <w:r w:rsidRPr="00790353">
        <w:rPr>
          <w:rFonts w:ascii="TH SarabunIT๙" w:hAnsi="TH SarabunIT๙" w:cs="TH SarabunIT๙"/>
          <w:sz w:val="32"/>
          <w:szCs w:val="32"/>
          <w:cs/>
        </w:rPr>
        <w:tab/>
        <w:t>บาท</w:t>
      </w:r>
    </w:p>
    <w:p w:rsidR="00F70C50" w:rsidRDefault="00F70C50" w:rsidP="0053725A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rPr>
          <w:rFonts w:ascii="TH SarabunIT๙" w:hAnsi="TH SarabunIT๙" w:cs="TH SarabunIT๙"/>
          <w:sz w:val="32"/>
          <w:szCs w:val="32"/>
          <w:cs/>
        </w:rPr>
      </w:pPr>
      <w:bookmarkStart w:id="0" w:name="_GoBack"/>
      <w:bookmarkEnd w:id="0"/>
    </w:p>
    <w:p w:rsidR="00E05A54" w:rsidRPr="00E05A54" w:rsidRDefault="00E05A54" w:rsidP="0053725A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rPr>
          <w:rFonts w:ascii="TH SarabunIT๙" w:hAnsi="TH SarabunIT๙" w:cs="TH SarabunIT๙"/>
          <w:sz w:val="16"/>
          <w:szCs w:val="16"/>
        </w:rPr>
      </w:pPr>
    </w:p>
    <w:p w:rsidR="0053725A" w:rsidRPr="00790353" w:rsidRDefault="00F6168C" w:rsidP="0053725A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79035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๔. </w:t>
      </w:r>
      <w:r w:rsidR="0053725A" w:rsidRPr="0079035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เป้าหมายในปี </w:t>
      </w:r>
      <w:r w:rsidR="00D83563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53725A" w:rsidRPr="00790353">
        <w:rPr>
          <w:rFonts w:ascii="TH SarabunIT๙" w:hAnsi="TH SarabunIT๙" w:cs="TH SarabunIT๙"/>
          <w:b/>
          <w:bCs/>
          <w:sz w:val="32"/>
          <w:szCs w:val="32"/>
          <w:cs/>
        </w:rPr>
        <w:t>๒๕๖</w:t>
      </w:r>
      <w:r w:rsidR="00CB4EDC">
        <w:rPr>
          <w:rFonts w:ascii="TH SarabunIT๙" w:hAnsi="TH SarabunIT๙" w:cs="TH SarabunIT๙" w:hint="cs"/>
          <w:b/>
          <w:bCs/>
          <w:sz w:val="32"/>
          <w:szCs w:val="32"/>
          <w:cs/>
        </w:rPr>
        <w:t>๓</w:t>
      </w:r>
    </w:p>
    <w:p w:rsidR="0053725A" w:rsidRDefault="0053725A" w:rsidP="0053725A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rPr>
          <w:rFonts w:ascii="TH SarabunIT๙" w:hAnsi="TH SarabunIT๙" w:cs="TH SarabunIT๙"/>
          <w:sz w:val="32"/>
          <w:szCs w:val="32"/>
        </w:rPr>
      </w:pPr>
      <w:r w:rsidRPr="00790353">
        <w:rPr>
          <w:rFonts w:ascii="TH SarabunIT๙" w:hAnsi="TH SarabunIT๙" w:cs="TH SarabunIT๙"/>
          <w:sz w:val="32"/>
          <w:szCs w:val="32"/>
          <w:cs/>
        </w:rPr>
        <w:tab/>
      </w:r>
      <w:r w:rsidRPr="00790353">
        <w:rPr>
          <w:rFonts w:ascii="TH SarabunIT๙" w:hAnsi="TH SarabunIT๙" w:cs="TH SarabunIT๙"/>
          <w:sz w:val="32"/>
          <w:szCs w:val="32"/>
        </w:rPr>
        <w:sym w:font="Wingdings 2" w:char="F096"/>
      </w:r>
      <w:r w:rsidRPr="00790353">
        <w:rPr>
          <w:rFonts w:ascii="TH SarabunIT๙" w:hAnsi="TH SarabunIT๙" w:cs="TH SarabunIT๙"/>
          <w:sz w:val="32"/>
          <w:szCs w:val="32"/>
        </w:rPr>
        <w:t xml:space="preserve"> </w:t>
      </w:r>
      <w:r w:rsidRPr="00790353">
        <w:rPr>
          <w:rFonts w:ascii="TH SarabunIT๙" w:hAnsi="TH SarabunIT๙" w:cs="TH SarabunIT๙"/>
          <w:sz w:val="32"/>
          <w:szCs w:val="32"/>
          <w:cs/>
        </w:rPr>
        <w:t xml:space="preserve">จำนวนบุคลากรและประชาชนในจังหวัดที่ได้รับการอบรมพัฒนาคุณธรรมจริยธรรมและสร้างภูมิคุ้มกันรวม </w:t>
      </w:r>
      <w:r w:rsidR="002F4D5A" w:rsidRPr="00790353">
        <w:rPr>
          <w:rFonts w:ascii="TH SarabunIT๙" w:hAnsi="TH SarabunIT๙" w:cs="TH SarabunIT๙"/>
          <w:sz w:val="32"/>
          <w:szCs w:val="32"/>
          <w:cs/>
        </w:rPr>
        <w:t>๑</w:t>
      </w:r>
      <w:r w:rsidR="00B91115">
        <w:rPr>
          <w:rFonts w:ascii="TH SarabunIT๙" w:hAnsi="TH SarabunIT๙" w:cs="TH SarabunIT๙" w:hint="cs"/>
          <w:sz w:val="32"/>
          <w:szCs w:val="32"/>
          <w:cs/>
        </w:rPr>
        <w:t>9</w:t>
      </w:r>
      <w:r w:rsidR="002F4D5A" w:rsidRPr="00790353">
        <w:rPr>
          <w:rFonts w:ascii="TH SarabunIT๙" w:hAnsi="TH SarabunIT๙" w:cs="TH SarabunIT๙"/>
          <w:sz w:val="32"/>
          <w:szCs w:val="32"/>
          <w:cs/>
        </w:rPr>
        <w:t>,๒๒๕</w:t>
      </w:r>
      <w:r w:rsidRPr="00790353">
        <w:rPr>
          <w:rFonts w:ascii="TH SarabunIT๙" w:hAnsi="TH SarabunIT๙" w:cs="TH SarabunIT๙"/>
          <w:sz w:val="32"/>
          <w:szCs w:val="32"/>
          <w:cs/>
        </w:rPr>
        <w:t xml:space="preserve"> คน  โดยเฉพาะเด็กอายุ ๕-๑๔ ปี มีจำนวน รวม </w:t>
      </w:r>
      <w:r w:rsidR="00AC0CF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2F4D5A" w:rsidRPr="00790353">
        <w:rPr>
          <w:rFonts w:ascii="TH SarabunIT๙" w:hAnsi="TH SarabunIT๙" w:cs="TH SarabunIT๙"/>
          <w:sz w:val="32"/>
          <w:szCs w:val="32"/>
          <w:cs/>
        </w:rPr>
        <w:t>๑</w:t>
      </w:r>
      <w:r w:rsidR="00AC0CF3">
        <w:rPr>
          <w:rFonts w:ascii="TH SarabunIT๙" w:hAnsi="TH SarabunIT๙" w:cs="TH SarabunIT๙" w:hint="cs"/>
          <w:sz w:val="32"/>
          <w:szCs w:val="32"/>
          <w:cs/>
        </w:rPr>
        <w:t>8</w:t>
      </w:r>
      <w:r w:rsidR="002F4D5A" w:rsidRPr="00790353">
        <w:rPr>
          <w:rFonts w:ascii="TH SarabunIT๙" w:hAnsi="TH SarabunIT๙" w:cs="TH SarabunIT๙"/>
          <w:sz w:val="32"/>
          <w:szCs w:val="32"/>
          <w:cs/>
        </w:rPr>
        <w:t>,</w:t>
      </w:r>
      <w:r w:rsidR="00AC0CF3">
        <w:rPr>
          <w:rFonts w:ascii="TH SarabunIT๙" w:hAnsi="TH SarabunIT๙" w:cs="TH SarabunIT๙" w:hint="cs"/>
          <w:sz w:val="32"/>
          <w:szCs w:val="32"/>
          <w:cs/>
        </w:rPr>
        <w:t>4</w:t>
      </w:r>
      <w:r w:rsidR="002F4D5A" w:rsidRPr="00790353">
        <w:rPr>
          <w:rFonts w:ascii="TH SarabunIT๙" w:hAnsi="TH SarabunIT๙" w:cs="TH SarabunIT๙"/>
          <w:sz w:val="32"/>
          <w:szCs w:val="32"/>
          <w:cs/>
        </w:rPr>
        <w:t>๑๕</w:t>
      </w:r>
      <w:r w:rsidRPr="00790353">
        <w:rPr>
          <w:rFonts w:ascii="TH SarabunIT๙" w:hAnsi="TH SarabunIT๙" w:cs="TH SarabunIT๙"/>
          <w:sz w:val="32"/>
          <w:szCs w:val="32"/>
          <w:cs/>
        </w:rPr>
        <w:t xml:space="preserve">  คน</w:t>
      </w:r>
    </w:p>
    <w:p w:rsidR="0060652A" w:rsidRDefault="0060652A" w:rsidP="0053725A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rPr>
          <w:rFonts w:ascii="TH SarabunIT๙" w:hAnsi="TH SarabunIT๙" w:cs="TH SarabunIT๙"/>
          <w:sz w:val="32"/>
          <w:szCs w:val="32"/>
        </w:rPr>
      </w:pPr>
    </w:p>
    <w:p w:rsidR="00D20667" w:rsidRPr="00790353" w:rsidRDefault="0053725A" w:rsidP="00E05A54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rPr>
          <w:rFonts w:ascii="TH SarabunIT๙" w:hAnsi="TH SarabunIT๙" w:cs="TH SarabunIT๙"/>
          <w:sz w:val="32"/>
          <w:szCs w:val="32"/>
          <w:cs/>
        </w:rPr>
      </w:pPr>
      <w:r w:rsidRPr="00790353">
        <w:rPr>
          <w:rFonts w:ascii="TH SarabunIT๙" w:hAnsi="TH SarabunIT๙" w:cs="TH SarabunIT๙"/>
          <w:sz w:val="32"/>
          <w:szCs w:val="32"/>
        </w:rPr>
        <w:tab/>
      </w:r>
      <w:r w:rsidRPr="00790353">
        <w:rPr>
          <w:rFonts w:ascii="TH SarabunIT๙" w:hAnsi="TH SarabunIT๙" w:cs="TH SarabunIT๙"/>
          <w:sz w:val="32"/>
          <w:szCs w:val="32"/>
        </w:rPr>
        <w:sym w:font="Wingdings 2" w:char="F096"/>
      </w:r>
      <w:r w:rsidRPr="00790353">
        <w:rPr>
          <w:rFonts w:ascii="TH SarabunIT๙" w:hAnsi="TH SarabunIT๙" w:cs="TH SarabunIT๙"/>
          <w:sz w:val="32"/>
          <w:szCs w:val="32"/>
        </w:rPr>
        <w:t xml:space="preserve"> </w:t>
      </w:r>
      <w:r w:rsidRPr="00790353">
        <w:rPr>
          <w:rFonts w:ascii="TH SarabunIT๙" w:hAnsi="TH SarabunIT๙" w:cs="TH SarabunIT๙"/>
          <w:sz w:val="32"/>
          <w:szCs w:val="32"/>
          <w:cs/>
        </w:rPr>
        <w:t>จำนวนหน่วยงาน/องค์กรภายในจังหวัดที่ให้ความสำคัญสนับสนุนให้มีการจัดอบรมพัฒนาคุณธรรมจริยธรรม</w:t>
      </w:r>
      <w:r w:rsidR="00F6168C" w:rsidRPr="0079035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D2066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CB4EDC">
        <w:rPr>
          <w:rFonts w:ascii="TH SarabunIT๙" w:hAnsi="TH SarabunIT๙" w:cs="TH SarabunIT๙" w:hint="cs"/>
          <w:sz w:val="32"/>
          <w:szCs w:val="32"/>
          <w:cs/>
        </w:rPr>
        <w:t>๑๐๐</w:t>
      </w:r>
      <w:r w:rsidRPr="00790353">
        <w:rPr>
          <w:rFonts w:ascii="TH SarabunIT๙" w:hAnsi="TH SarabunIT๙" w:cs="TH SarabunIT๙"/>
          <w:sz w:val="32"/>
          <w:szCs w:val="32"/>
          <w:cs/>
        </w:rPr>
        <w:t xml:space="preserve">  แห่ง</w:t>
      </w:r>
    </w:p>
    <w:p w:rsidR="0053725A" w:rsidRPr="00790353" w:rsidRDefault="00F6168C" w:rsidP="0053725A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rPr>
          <w:rFonts w:ascii="TH SarabunIT๙" w:hAnsi="TH SarabunIT๙" w:cs="TH SarabunIT๙"/>
          <w:sz w:val="32"/>
          <w:szCs w:val="32"/>
          <w:cs/>
        </w:rPr>
      </w:pPr>
      <w:r w:rsidRPr="00790353">
        <w:rPr>
          <w:rFonts w:ascii="TH SarabunIT๙" w:hAnsi="TH SarabunIT๙" w:cs="TH SarabunIT๙"/>
          <w:sz w:val="32"/>
          <w:szCs w:val="32"/>
        </w:rPr>
        <w:t xml:space="preserve"> </w:t>
      </w:r>
      <w:r w:rsidRPr="00790353">
        <w:rPr>
          <w:rFonts w:ascii="TH SarabunIT๙" w:hAnsi="TH SarabunIT๙" w:cs="TH SarabunIT๙"/>
          <w:sz w:val="32"/>
          <w:szCs w:val="32"/>
        </w:rPr>
        <w:tab/>
      </w:r>
      <w:r w:rsidR="0053725A" w:rsidRPr="00790353">
        <w:rPr>
          <w:rFonts w:ascii="TH SarabunIT๙" w:hAnsi="TH SarabunIT๙" w:cs="TH SarabunIT๙"/>
          <w:sz w:val="32"/>
          <w:szCs w:val="32"/>
        </w:rPr>
        <w:sym w:font="Wingdings 2" w:char="F096"/>
      </w:r>
      <w:r w:rsidR="0053725A" w:rsidRPr="00790353">
        <w:rPr>
          <w:rFonts w:ascii="TH SarabunIT๙" w:hAnsi="TH SarabunIT๙" w:cs="TH SarabunIT๙"/>
          <w:sz w:val="32"/>
          <w:szCs w:val="32"/>
        </w:rPr>
        <w:t xml:space="preserve"> </w:t>
      </w:r>
      <w:r w:rsidR="0053725A" w:rsidRPr="00790353">
        <w:rPr>
          <w:rFonts w:ascii="TH SarabunIT๙" w:hAnsi="TH SarabunIT๙" w:cs="TH SarabunIT๙"/>
          <w:sz w:val="32"/>
          <w:szCs w:val="32"/>
          <w:cs/>
        </w:rPr>
        <w:t>จำนวนหน่วยงาน/องค์กรภายในจังหวัด ที่ให้การสนับสนุนหรือร่วมจัดกิจกรรมเทิดทูนสถาบันชาติ ศาสนา พระมหากษัตริย์</w:t>
      </w:r>
      <w:r w:rsidRPr="0079035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CB4EDC">
        <w:rPr>
          <w:rFonts w:ascii="TH SarabunIT๙" w:hAnsi="TH SarabunIT๙" w:cs="TH SarabunIT๙" w:hint="cs"/>
          <w:sz w:val="32"/>
          <w:szCs w:val="32"/>
          <w:cs/>
        </w:rPr>
        <w:t>๑๐๐</w:t>
      </w:r>
      <w:r w:rsidR="0053725A" w:rsidRPr="00790353">
        <w:rPr>
          <w:rFonts w:ascii="TH SarabunIT๙" w:hAnsi="TH SarabunIT๙" w:cs="TH SarabunIT๙"/>
          <w:sz w:val="32"/>
          <w:szCs w:val="32"/>
          <w:cs/>
        </w:rPr>
        <w:t xml:space="preserve"> แห่ง</w:t>
      </w:r>
    </w:p>
    <w:p w:rsidR="0053725A" w:rsidRPr="00790353" w:rsidRDefault="00F6168C" w:rsidP="0053725A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rPr>
          <w:rFonts w:ascii="TH SarabunIT๙" w:hAnsi="TH SarabunIT๙" w:cs="TH SarabunIT๙"/>
          <w:sz w:val="32"/>
          <w:szCs w:val="32"/>
          <w:cs/>
        </w:rPr>
      </w:pPr>
      <w:r w:rsidRPr="00790353">
        <w:rPr>
          <w:rFonts w:ascii="TH SarabunIT๙" w:hAnsi="TH SarabunIT๙" w:cs="TH SarabunIT๙"/>
          <w:sz w:val="32"/>
          <w:szCs w:val="32"/>
        </w:rPr>
        <w:t xml:space="preserve"> </w:t>
      </w:r>
      <w:r w:rsidRPr="00790353">
        <w:rPr>
          <w:rFonts w:ascii="TH SarabunIT๙" w:hAnsi="TH SarabunIT๙" w:cs="TH SarabunIT๙"/>
          <w:sz w:val="32"/>
          <w:szCs w:val="32"/>
        </w:rPr>
        <w:tab/>
      </w:r>
      <w:r w:rsidR="0053725A" w:rsidRPr="00790353">
        <w:rPr>
          <w:rFonts w:ascii="TH SarabunIT๙" w:hAnsi="TH SarabunIT๙" w:cs="TH SarabunIT๙"/>
          <w:sz w:val="32"/>
          <w:szCs w:val="32"/>
        </w:rPr>
        <w:sym w:font="Wingdings 2" w:char="F096"/>
      </w:r>
      <w:r w:rsidR="0053725A" w:rsidRPr="00790353">
        <w:rPr>
          <w:rFonts w:ascii="TH SarabunIT๙" w:hAnsi="TH SarabunIT๙" w:cs="TH SarabunIT๙"/>
          <w:sz w:val="32"/>
          <w:szCs w:val="32"/>
        </w:rPr>
        <w:t xml:space="preserve"> </w:t>
      </w:r>
      <w:r w:rsidR="0053725A" w:rsidRPr="00790353">
        <w:rPr>
          <w:rFonts w:ascii="TH SarabunIT๙" w:hAnsi="TH SarabunIT๙" w:cs="TH SarabunIT๙"/>
          <w:sz w:val="32"/>
          <w:szCs w:val="32"/>
          <w:cs/>
        </w:rPr>
        <w:t xml:space="preserve">จำนวนบุคลากรและประชาชนภายในจังหวัดเข้าร่วมกิจกรรมเทิดทูนสถาบันชาติ ศาสนา พระมหากษัตริย์   </w:t>
      </w:r>
      <w:r w:rsidR="000468A5">
        <w:rPr>
          <w:rFonts w:ascii="TH SarabunIT๙" w:hAnsi="TH SarabunIT๙" w:cs="TH SarabunIT๙" w:hint="cs"/>
          <w:sz w:val="32"/>
          <w:szCs w:val="32"/>
          <w:cs/>
        </w:rPr>
        <w:t>๒</w:t>
      </w:r>
      <w:r w:rsidR="00177072">
        <w:rPr>
          <w:rFonts w:ascii="TH SarabunIT๙" w:hAnsi="TH SarabunIT๙" w:cs="TH SarabunIT๙" w:hint="cs"/>
          <w:sz w:val="32"/>
          <w:szCs w:val="32"/>
          <w:cs/>
        </w:rPr>
        <w:t>87</w:t>
      </w:r>
      <w:r w:rsidRPr="00790353">
        <w:rPr>
          <w:rFonts w:ascii="TH SarabunIT๙" w:hAnsi="TH SarabunIT๙" w:cs="TH SarabunIT๙"/>
          <w:sz w:val="32"/>
          <w:szCs w:val="32"/>
          <w:cs/>
        </w:rPr>
        <w:t xml:space="preserve">,๒๒๐ </w:t>
      </w:r>
      <w:r w:rsidR="0053725A" w:rsidRPr="00790353">
        <w:rPr>
          <w:rFonts w:ascii="TH SarabunIT๙" w:hAnsi="TH SarabunIT๙" w:cs="TH SarabunIT๙"/>
          <w:sz w:val="32"/>
          <w:szCs w:val="32"/>
          <w:cs/>
        </w:rPr>
        <w:t>คน</w:t>
      </w:r>
    </w:p>
    <w:p w:rsidR="0053725A" w:rsidRDefault="00F6168C" w:rsidP="0053725A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rPr>
          <w:rFonts w:ascii="TH SarabunIT๙" w:hAnsi="TH SarabunIT๙" w:cs="TH SarabunIT๙"/>
          <w:sz w:val="32"/>
          <w:szCs w:val="32"/>
        </w:rPr>
      </w:pPr>
      <w:r w:rsidRPr="00790353">
        <w:rPr>
          <w:rFonts w:ascii="TH SarabunIT๙" w:hAnsi="TH SarabunIT๙" w:cs="TH SarabunIT๙"/>
          <w:sz w:val="32"/>
          <w:szCs w:val="32"/>
        </w:rPr>
        <w:t xml:space="preserve"> </w:t>
      </w:r>
      <w:r w:rsidRPr="00790353">
        <w:rPr>
          <w:rFonts w:ascii="TH SarabunIT๙" w:hAnsi="TH SarabunIT๙" w:cs="TH SarabunIT๙"/>
          <w:sz w:val="32"/>
          <w:szCs w:val="32"/>
        </w:rPr>
        <w:tab/>
      </w:r>
      <w:r w:rsidR="0053725A" w:rsidRPr="00790353">
        <w:rPr>
          <w:rFonts w:ascii="TH SarabunIT๙" w:hAnsi="TH SarabunIT๙" w:cs="TH SarabunIT๙"/>
          <w:sz w:val="32"/>
          <w:szCs w:val="32"/>
        </w:rPr>
        <w:sym w:font="Wingdings 2" w:char="F096"/>
      </w:r>
      <w:r w:rsidR="0053725A" w:rsidRPr="00790353">
        <w:rPr>
          <w:rFonts w:ascii="TH SarabunIT๙" w:hAnsi="TH SarabunIT๙" w:cs="TH SarabunIT๙"/>
          <w:sz w:val="32"/>
          <w:szCs w:val="32"/>
        </w:rPr>
        <w:t xml:space="preserve"> </w:t>
      </w:r>
      <w:r w:rsidR="0053725A" w:rsidRPr="00790353">
        <w:rPr>
          <w:rFonts w:ascii="TH SarabunIT๙" w:hAnsi="TH SarabunIT๙" w:cs="TH SarabunIT๙"/>
          <w:sz w:val="32"/>
          <w:szCs w:val="32"/>
          <w:cs/>
        </w:rPr>
        <w:t>จำนวนชุมชนคุณธรรม องค์กร/หน่วยงานคุณธรรมต้นแบบ</w:t>
      </w:r>
      <w:r w:rsidR="00F00B3F" w:rsidRPr="00790353">
        <w:rPr>
          <w:rFonts w:ascii="TH SarabunIT๙" w:hAnsi="TH SarabunIT๙" w:cs="TH SarabunIT๙"/>
          <w:sz w:val="32"/>
          <w:szCs w:val="32"/>
          <w:cs/>
        </w:rPr>
        <w:t xml:space="preserve">ในจังหวัด </w:t>
      </w:r>
      <w:r w:rsidR="00CB4EDC">
        <w:rPr>
          <w:rFonts w:ascii="TH SarabunIT๙" w:hAnsi="TH SarabunIT๙" w:cs="TH SarabunIT๙" w:hint="cs"/>
          <w:sz w:val="32"/>
          <w:szCs w:val="32"/>
          <w:cs/>
        </w:rPr>
        <w:t>๒๑</w:t>
      </w:r>
      <w:r w:rsidR="00F00B3F" w:rsidRPr="00790353">
        <w:rPr>
          <w:rFonts w:ascii="TH SarabunIT๙" w:hAnsi="TH SarabunIT๙" w:cs="TH SarabunIT๙"/>
          <w:sz w:val="32"/>
          <w:szCs w:val="32"/>
          <w:cs/>
        </w:rPr>
        <w:t xml:space="preserve"> แห่ง</w:t>
      </w:r>
    </w:p>
    <w:p w:rsidR="001D39A8" w:rsidRDefault="00783F30" w:rsidP="0053725A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ระยะเวลาดำเนินการ   1</w:t>
      </w:r>
      <w:r w:rsidR="00324020">
        <w:rPr>
          <w:rFonts w:ascii="TH SarabunIT๙" w:hAnsi="TH SarabunIT๙" w:cs="TH SarabunIT๙" w:hint="cs"/>
          <w:sz w:val="32"/>
          <w:szCs w:val="32"/>
          <w:cs/>
        </w:rPr>
        <w:t>2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เดือน</w:t>
      </w:r>
    </w:p>
    <w:p w:rsidR="00E05A54" w:rsidRPr="00E05A54" w:rsidRDefault="00E05A54" w:rsidP="0053725A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rPr>
          <w:rFonts w:ascii="TH SarabunIT๙" w:hAnsi="TH SarabunIT๙" w:cs="TH SarabunIT๙"/>
          <w:sz w:val="16"/>
          <w:szCs w:val="16"/>
          <w:cs/>
        </w:rPr>
      </w:pPr>
    </w:p>
    <w:p w:rsidR="002F4D5A" w:rsidRPr="00790353" w:rsidRDefault="00F6168C" w:rsidP="002F4D5A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790353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 xml:space="preserve">๕. </w:t>
      </w:r>
      <w:r w:rsidR="002F4D5A" w:rsidRPr="00790353">
        <w:rPr>
          <w:rFonts w:ascii="TH SarabunIT๙" w:hAnsi="TH SarabunIT๙" w:cs="TH SarabunIT๙"/>
          <w:b/>
          <w:bCs/>
          <w:sz w:val="32"/>
          <w:szCs w:val="32"/>
          <w:cs/>
        </w:rPr>
        <w:t>ผลที่คาดว่าจะได้รับจากการดำเนินการในโครงการ/กิจกรรมต่างๆ ตามแผนปฏิบัติการของจังหวัด</w:t>
      </w:r>
    </w:p>
    <w:p w:rsidR="002F4D5A" w:rsidRDefault="002F4D5A" w:rsidP="002F4D5A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rPr>
          <w:rFonts w:ascii="TH SarabunIT๙" w:hAnsi="TH SarabunIT๙" w:cs="TH SarabunIT๙"/>
          <w:sz w:val="32"/>
          <w:szCs w:val="32"/>
        </w:rPr>
      </w:pPr>
      <w:r w:rsidRPr="00790353">
        <w:rPr>
          <w:rFonts w:ascii="TH SarabunIT๙" w:hAnsi="TH SarabunIT๙" w:cs="TH SarabunIT๙"/>
          <w:sz w:val="32"/>
          <w:szCs w:val="32"/>
          <w:cs/>
        </w:rPr>
        <w:tab/>
        <w:t xml:space="preserve">      ประชาชนมีพฤติกรรมที่ถูกต้องดีงาม โดยปฏิบัติตามหลักธรรมทางศาสนา น้อมนำหลักปรัชญาของเศรษฐกิจพอเพียงและศาสตร์ของพระราชาไปใช้ในการดำรงชีวิตประจำวัน  ดำรงรักษาไว้ซึ่งวิถีวัฒนธรรมไทย มีความสุขอย่างมั่นคงและยั่งยืน</w:t>
      </w:r>
    </w:p>
    <w:p w:rsidR="00E05A54" w:rsidRPr="00E05A54" w:rsidRDefault="00E05A54" w:rsidP="002F4D5A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rPr>
          <w:rFonts w:ascii="TH SarabunIT๙" w:hAnsi="TH SarabunIT๙" w:cs="TH SarabunIT๙"/>
          <w:sz w:val="16"/>
          <w:szCs w:val="16"/>
        </w:rPr>
      </w:pPr>
    </w:p>
    <w:p w:rsidR="002475BB" w:rsidRDefault="00F6168C" w:rsidP="00AB3C59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79035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๖. </w:t>
      </w:r>
      <w:r w:rsidR="002F4D5A" w:rsidRPr="00790353">
        <w:rPr>
          <w:rFonts w:ascii="TH SarabunIT๙" w:hAnsi="TH SarabunIT๙" w:cs="TH SarabunIT๙"/>
          <w:b/>
          <w:bCs/>
          <w:sz w:val="32"/>
          <w:szCs w:val="32"/>
          <w:cs/>
        </w:rPr>
        <w:t>รายละเอียดของ</w:t>
      </w:r>
      <w:r w:rsidR="002475BB" w:rsidRPr="00790353">
        <w:rPr>
          <w:rFonts w:ascii="TH SarabunIT๙" w:hAnsi="TH SarabunIT๙" w:cs="TH SarabunIT๙"/>
          <w:b/>
          <w:bCs/>
          <w:sz w:val="32"/>
          <w:szCs w:val="32"/>
          <w:cs/>
        </w:rPr>
        <w:t>โครงการ</w:t>
      </w:r>
      <w:r w:rsidR="002F4D5A" w:rsidRPr="00790353">
        <w:rPr>
          <w:rFonts w:ascii="TH SarabunIT๙" w:hAnsi="TH SarabunIT๙" w:cs="TH SarabunIT๙"/>
          <w:b/>
          <w:bCs/>
          <w:sz w:val="32"/>
          <w:szCs w:val="32"/>
          <w:cs/>
        </w:rPr>
        <w:t>/</w:t>
      </w:r>
      <w:r w:rsidR="002475BB" w:rsidRPr="00790353">
        <w:rPr>
          <w:rFonts w:ascii="TH SarabunIT๙" w:hAnsi="TH SarabunIT๙" w:cs="TH SarabunIT๙"/>
          <w:b/>
          <w:bCs/>
          <w:sz w:val="32"/>
          <w:szCs w:val="32"/>
          <w:cs/>
        </w:rPr>
        <w:t>กิจกรรม</w:t>
      </w:r>
      <w:r w:rsidR="002F4D5A" w:rsidRPr="00790353">
        <w:rPr>
          <w:rFonts w:ascii="TH SarabunIT๙" w:hAnsi="TH SarabunIT๙" w:cs="TH SarabunIT๙"/>
          <w:b/>
          <w:bCs/>
          <w:sz w:val="32"/>
          <w:szCs w:val="32"/>
          <w:cs/>
        </w:rPr>
        <w:t>ของจังหวัดที่จะดำเนินการในปี ๒๕๖</w:t>
      </w:r>
      <w:r w:rsidR="00CB4EDC">
        <w:rPr>
          <w:rFonts w:ascii="TH SarabunIT๙" w:hAnsi="TH SarabunIT๙" w:cs="TH SarabunIT๙" w:hint="cs"/>
          <w:b/>
          <w:bCs/>
          <w:sz w:val="32"/>
          <w:szCs w:val="32"/>
          <w:cs/>
        </w:rPr>
        <w:t>๓</w:t>
      </w:r>
      <w:r w:rsidR="002F4D5A" w:rsidRPr="0079035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2475BB" w:rsidRPr="00790353">
        <w:rPr>
          <w:rFonts w:ascii="TH SarabunIT๙" w:hAnsi="TH SarabunIT๙" w:cs="TH SarabunIT๙"/>
          <w:b/>
          <w:bCs/>
          <w:sz w:val="32"/>
          <w:szCs w:val="32"/>
          <w:cs/>
        </w:rPr>
        <w:t>ดังต่อ</w:t>
      </w:r>
      <w:r w:rsidR="002475BB">
        <w:rPr>
          <w:rFonts w:ascii="TH SarabunPSK" w:hAnsi="TH SarabunPSK" w:cs="TH SarabunPSK" w:hint="cs"/>
          <w:b/>
          <w:bCs/>
          <w:sz w:val="32"/>
          <w:szCs w:val="32"/>
          <w:cs/>
        </w:rPr>
        <w:t>ไปนี้</w:t>
      </w:r>
    </w:p>
    <w:p w:rsidR="00324020" w:rsidRDefault="00324020" w:rsidP="00925F40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jc w:val="center"/>
        <w:rPr>
          <w:rFonts w:ascii="TH SarabunPSK" w:hAnsi="TH SarabunPSK" w:cs="TH SarabunPSK"/>
          <w:sz w:val="32"/>
          <w:szCs w:val="32"/>
        </w:rPr>
      </w:pPr>
    </w:p>
    <w:p w:rsidR="00324020" w:rsidRDefault="00324020" w:rsidP="00925F40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jc w:val="center"/>
        <w:rPr>
          <w:rFonts w:ascii="TH SarabunPSK" w:hAnsi="TH SarabunPSK" w:cs="TH SarabunPSK"/>
          <w:sz w:val="32"/>
          <w:szCs w:val="32"/>
        </w:rPr>
      </w:pPr>
    </w:p>
    <w:p w:rsidR="00324020" w:rsidRDefault="00324020" w:rsidP="00925F40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jc w:val="center"/>
        <w:rPr>
          <w:rFonts w:ascii="TH SarabunPSK" w:hAnsi="TH SarabunPSK" w:cs="TH SarabunPSK"/>
          <w:sz w:val="32"/>
          <w:szCs w:val="32"/>
        </w:rPr>
      </w:pPr>
    </w:p>
    <w:p w:rsidR="00324020" w:rsidRDefault="00324020" w:rsidP="00925F40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jc w:val="center"/>
        <w:rPr>
          <w:rFonts w:ascii="TH SarabunPSK" w:hAnsi="TH SarabunPSK" w:cs="TH SarabunPSK"/>
          <w:sz w:val="32"/>
          <w:szCs w:val="32"/>
        </w:rPr>
      </w:pPr>
    </w:p>
    <w:p w:rsidR="00324020" w:rsidRDefault="00324020" w:rsidP="00925F40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jc w:val="center"/>
        <w:rPr>
          <w:rFonts w:ascii="TH SarabunPSK" w:hAnsi="TH SarabunPSK" w:cs="TH SarabunPSK"/>
          <w:sz w:val="32"/>
          <w:szCs w:val="32"/>
        </w:rPr>
      </w:pPr>
    </w:p>
    <w:p w:rsidR="004857DA" w:rsidRDefault="004857DA" w:rsidP="00925F40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jc w:val="center"/>
        <w:rPr>
          <w:rFonts w:ascii="TH SarabunPSK" w:hAnsi="TH SarabunPSK" w:cs="TH SarabunPSK"/>
          <w:sz w:val="32"/>
          <w:szCs w:val="32"/>
        </w:rPr>
      </w:pPr>
    </w:p>
    <w:p w:rsidR="004857DA" w:rsidRDefault="004857DA" w:rsidP="00925F40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jc w:val="center"/>
        <w:rPr>
          <w:rFonts w:ascii="TH SarabunPSK" w:hAnsi="TH SarabunPSK" w:cs="TH SarabunPSK"/>
          <w:sz w:val="32"/>
          <w:szCs w:val="32"/>
        </w:rPr>
      </w:pPr>
    </w:p>
    <w:p w:rsidR="004857DA" w:rsidRDefault="004857DA" w:rsidP="00925F40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jc w:val="center"/>
        <w:rPr>
          <w:rFonts w:ascii="TH SarabunPSK" w:hAnsi="TH SarabunPSK" w:cs="TH SarabunPSK"/>
          <w:sz w:val="32"/>
          <w:szCs w:val="32"/>
        </w:rPr>
      </w:pPr>
    </w:p>
    <w:p w:rsidR="004857DA" w:rsidRDefault="004857DA" w:rsidP="00925F40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jc w:val="center"/>
        <w:rPr>
          <w:rFonts w:ascii="TH SarabunPSK" w:hAnsi="TH SarabunPSK" w:cs="TH SarabunPSK"/>
          <w:sz w:val="32"/>
          <w:szCs w:val="32"/>
        </w:rPr>
      </w:pPr>
    </w:p>
    <w:p w:rsidR="004857DA" w:rsidRDefault="004857DA" w:rsidP="004857DA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jc w:val="center"/>
        <w:rPr>
          <w:rFonts w:ascii="TH SarabunIT๙" w:hAnsi="TH SarabunIT๙" w:cs="TH SarabunIT๙"/>
          <w:sz w:val="32"/>
          <w:szCs w:val="32"/>
        </w:rPr>
      </w:pPr>
    </w:p>
    <w:p w:rsidR="004857DA" w:rsidRDefault="004857DA" w:rsidP="004857DA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jc w:val="center"/>
        <w:rPr>
          <w:rFonts w:ascii="TH SarabunIT๙" w:hAnsi="TH SarabunIT๙" w:cs="TH SarabunIT๙"/>
          <w:sz w:val="32"/>
          <w:szCs w:val="32"/>
        </w:rPr>
      </w:pPr>
    </w:p>
    <w:p w:rsidR="004857DA" w:rsidRDefault="004857DA" w:rsidP="004857DA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jc w:val="center"/>
        <w:rPr>
          <w:rFonts w:ascii="TH SarabunIT๙" w:hAnsi="TH SarabunIT๙" w:cs="TH SarabunIT๙"/>
          <w:sz w:val="32"/>
          <w:szCs w:val="32"/>
        </w:rPr>
      </w:pPr>
    </w:p>
    <w:p w:rsidR="004857DA" w:rsidRDefault="004857DA" w:rsidP="004857DA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jc w:val="center"/>
        <w:rPr>
          <w:rFonts w:ascii="TH SarabunIT๙" w:hAnsi="TH SarabunIT๙" w:cs="TH SarabunIT๙"/>
          <w:sz w:val="32"/>
          <w:szCs w:val="32"/>
        </w:rPr>
      </w:pPr>
    </w:p>
    <w:p w:rsidR="004857DA" w:rsidRDefault="004857DA" w:rsidP="004857DA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jc w:val="center"/>
        <w:rPr>
          <w:rFonts w:ascii="TH SarabunIT๙" w:hAnsi="TH SarabunIT๙" w:cs="TH SarabunIT๙"/>
          <w:sz w:val="32"/>
          <w:szCs w:val="32"/>
        </w:rPr>
      </w:pPr>
    </w:p>
    <w:p w:rsidR="004857DA" w:rsidRDefault="004857DA" w:rsidP="004857DA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jc w:val="center"/>
        <w:rPr>
          <w:rFonts w:ascii="TH SarabunIT๙" w:hAnsi="TH SarabunIT๙" w:cs="TH SarabunIT๙"/>
          <w:sz w:val="32"/>
          <w:szCs w:val="32"/>
        </w:rPr>
      </w:pPr>
    </w:p>
    <w:p w:rsidR="004857DA" w:rsidRDefault="004857DA" w:rsidP="004857DA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jc w:val="center"/>
        <w:rPr>
          <w:rFonts w:ascii="TH SarabunIT๙" w:hAnsi="TH SarabunIT๙" w:cs="TH SarabunIT๙"/>
          <w:sz w:val="32"/>
          <w:szCs w:val="32"/>
        </w:rPr>
      </w:pPr>
    </w:p>
    <w:p w:rsidR="00324020" w:rsidRDefault="00324020" w:rsidP="00925F40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jc w:val="center"/>
        <w:rPr>
          <w:rFonts w:ascii="TH SarabunPSK" w:hAnsi="TH SarabunPSK" w:cs="TH SarabunPSK"/>
          <w:sz w:val="32"/>
          <w:szCs w:val="32"/>
        </w:rPr>
      </w:pPr>
    </w:p>
    <w:p w:rsidR="00324020" w:rsidRDefault="00324020" w:rsidP="00925F40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jc w:val="center"/>
        <w:rPr>
          <w:rFonts w:ascii="TH SarabunPSK" w:hAnsi="TH SarabunPSK" w:cs="TH SarabunPSK"/>
          <w:sz w:val="32"/>
          <w:szCs w:val="32"/>
        </w:rPr>
      </w:pPr>
    </w:p>
    <w:p w:rsidR="00324020" w:rsidRDefault="00324020" w:rsidP="00925F40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jc w:val="center"/>
        <w:rPr>
          <w:rFonts w:ascii="TH SarabunPSK" w:hAnsi="TH SarabunPSK" w:cs="TH SarabunPSK"/>
          <w:sz w:val="32"/>
          <w:szCs w:val="32"/>
        </w:rPr>
      </w:pPr>
    </w:p>
    <w:p w:rsidR="00324020" w:rsidRDefault="00324020" w:rsidP="00925F40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jc w:val="center"/>
        <w:rPr>
          <w:rFonts w:ascii="TH SarabunPSK" w:hAnsi="TH SarabunPSK" w:cs="TH SarabunPSK"/>
          <w:sz w:val="32"/>
          <w:szCs w:val="32"/>
        </w:rPr>
      </w:pPr>
    </w:p>
    <w:p w:rsidR="00324020" w:rsidRDefault="00324020" w:rsidP="00925F40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jc w:val="center"/>
        <w:rPr>
          <w:rFonts w:ascii="TH SarabunPSK" w:hAnsi="TH SarabunPSK" w:cs="TH SarabunPSK"/>
          <w:sz w:val="32"/>
          <w:szCs w:val="32"/>
        </w:rPr>
      </w:pPr>
    </w:p>
    <w:p w:rsidR="00324020" w:rsidRDefault="00324020" w:rsidP="00925F40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jc w:val="center"/>
        <w:rPr>
          <w:rFonts w:ascii="TH SarabunPSK" w:hAnsi="TH SarabunPSK" w:cs="TH SarabunPSK"/>
          <w:sz w:val="32"/>
          <w:szCs w:val="32"/>
        </w:rPr>
      </w:pPr>
    </w:p>
    <w:p w:rsidR="00324020" w:rsidRDefault="00324020" w:rsidP="00925F40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jc w:val="center"/>
        <w:rPr>
          <w:rFonts w:ascii="TH SarabunPSK" w:hAnsi="TH SarabunPSK" w:cs="TH SarabunPSK"/>
          <w:sz w:val="32"/>
          <w:szCs w:val="32"/>
        </w:rPr>
      </w:pPr>
    </w:p>
    <w:p w:rsidR="00324020" w:rsidRDefault="00324020" w:rsidP="00925F40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jc w:val="center"/>
        <w:rPr>
          <w:rFonts w:ascii="TH SarabunPSK" w:hAnsi="TH SarabunPSK" w:cs="TH SarabunPSK"/>
          <w:sz w:val="32"/>
          <w:szCs w:val="32"/>
        </w:rPr>
      </w:pPr>
    </w:p>
    <w:p w:rsidR="00324020" w:rsidRDefault="00324020" w:rsidP="00925F40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jc w:val="center"/>
        <w:rPr>
          <w:rFonts w:ascii="TH SarabunPSK" w:hAnsi="TH SarabunPSK" w:cs="TH SarabunPSK"/>
          <w:sz w:val="32"/>
          <w:szCs w:val="32"/>
        </w:rPr>
      </w:pPr>
    </w:p>
    <w:p w:rsidR="00324020" w:rsidRDefault="00324020" w:rsidP="00925F40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jc w:val="center"/>
        <w:rPr>
          <w:rFonts w:ascii="TH SarabunPSK" w:hAnsi="TH SarabunPSK" w:cs="TH SarabunPSK"/>
          <w:sz w:val="32"/>
          <w:szCs w:val="32"/>
        </w:rPr>
      </w:pPr>
    </w:p>
    <w:p w:rsidR="00324020" w:rsidRDefault="00324020" w:rsidP="00925F40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jc w:val="center"/>
        <w:rPr>
          <w:rFonts w:ascii="TH SarabunPSK" w:hAnsi="TH SarabunPSK" w:cs="TH SarabunPSK"/>
          <w:sz w:val="32"/>
          <w:szCs w:val="32"/>
        </w:rPr>
      </w:pPr>
    </w:p>
    <w:p w:rsidR="00324020" w:rsidRPr="00925F40" w:rsidRDefault="00324020" w:rsidP="00925F40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jc w:val="center"/>
        <w:rPr>
          <w:rFonts w:ascii="TH SarabunPSK" w:hAnsi="TH SarabunPSK" w:cs="TH SarabunPSK"/>
          <w:sz w:val="32"/>
          <w:szCs w:val="32"/>
        </w:rPr>
      </w:pPr>
    </w:p>
    <w:sectPr w:rsidR="00324020" w:rsidRPr="00925F40" w:rsidSect="00324020">
      <w:footerReference w:type="default" r:id="rId7"/>
      <w:pgSz w:w="11906" w:h="16838"/>
      <w:pgMar w:top="993" w:right="1134" w:bottom="709" w:left="1701" w:header="709" w:footer="709" w:gutter="0"/>
      <w:pgNumType w:fmt="thaiNumbers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E7347" w:rsidRDefault="007E7347">
      <w:r>
        <w:separator/>
      </w:r>
    </w:p>
  </w:endnote>
  <w:endnote w:type="continuationSeparator" w:id="0">
    <w:p w:rsidR="007E7347" w:rsidRDefault="007E73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52ADD" w:rsidRPr="00C52ADD" w:rsidRDefault="00C52ADD">
    <w:pPr>
      <w:pStyle w:val="a5"/>
      <w:rPr>
        <w:rFonts w:ascii="TH SarabunPSK" w:hAnsi="TH SarabunPSK" w:cs="TH SarabunPSK"/>
        <w:sz w:val="28"/>
      </w:rPr>
    </w:pPr>
    <w:r w:rsidRPr="00C52ADD">
      <w:rPr>
        <w:rFonts w:ascii="TH SarabunPSK" w:hAnsi="TH SarabunPSK" w:cs="TH SarabunPSK"/>
        <w:sz w:val="28"/>
        <w:cs/>
      </w:rPr>
      <w:ptab w:relativeTo="margin" w:alignment="right" w:leader="none"/>
    </w:r>
    <w:r w:rsidR="0009694D">
      <w:rPr>
        <w:rFonts w:ascii="TH SarabunPSK" w:hAnsi="TH SarabunPSK" w:cs="TH SarabunPSK"/>
        <w:noProof/>
        <w:sz w:val="28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E7347" w:rsidRDefault="007E7347">
      <w:r>
        <w:separator/>
      </w:r>
    </w:p>
  </w:footnote>
  <w:footnote w:type="continuationSeparator" w:id="0">
    <w:p w:rsidR="007E7347" w:rsidRDefault="007E734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E29AB"/>
    <w:rsid w:val="00006061"/>
    <w:rsid w:val="0000713C"/>
    <w:rsid w:val="000468A5"/>
    <w:rsid w:val="00086902"/>
    <w:rsid w:val="00090355"/>
    <w:rsid w:val="0009694D"/>
    <w:rsid w:val="000A019C"/>
    <w:rsid w:val="000C67D6"/>
    <w:rsid w:val="000C7273"/>
    <w:rsid w:val="000D3A21"/>
    <w:rsid w:val="00103165"/>
    <w:rsid w:val="001062E1"/>
    <w:rsid w:val="00132A56"/>
    <w:rsid w:val="001350DB"/>
    <w:rsid w:val="00144FCA"/>
    <w:rsid w:val="00165590"/>
    <w:rsid w:val="00177072"/>
    <w:rsid w:val="00181FDF"/>
    <w:rsid w:val="00184A52"/>
    <w:rsid w:val="001952BF"/>
    <w:rsid w:val="00197D5F"/>
    <w:rsid w:val="001C702D"/>
    <w:rsid w:val="001D39A8"/>
    <w:rsid w:val="0020500B"/>
    <w:rsid w:val="00221670"/>
    <w:rsid w:val="002314C9"/>
    <w:rsid w:val="002475BB"/>
    <w:rsid w:val="00291445"/>
    <w:rsid w:val="002A6FD5"/>
    <w:rsid w:val="002D5224"/>
    <w:rsid w:val="002E29AB"/>
    <w:rsid w:val="002F4D5A"/>
    <w:rsid w:val="002F6381"/>
    <w:rsid w:val="0030089D"/>
    <w:rsid w:val="00310765"/>
    <w:rsid w:val="00324020"/>
    <w:rsid w:val="00330FDC"/>
    <w:rsid w:val="00337AC3"/>
    <w:rsid w:val="00350794"/>
    <w:rsid w:val="003852F3"/>
    <w:rsid w:val="003859DE"/>
    <w:rsid w:val="003A376F"/>
    <w:rsid w:val="003A6C12"/>
    <w:rsid w:val="003A7ED9"/>
    <w:rsid w:val="003F2953"/>
    <w:rsid w:val="00425D3C"/>
    <w:rsid w:val="0043395D"/>
    <w:rsid w:val="00450217"/>
    <w:rsid w:val="0045309D"/>
    <w:rsid w:val="00471241"/>
    <w:rsid w:val="00473776"/>
    <w:rsid w:val="00484424"/>
    <w:rsid w:val="004857DA"/>
    <w:rsid w:val="004870B0"/>
    <w:rsid w:val="004C293C"/>
    <w:rsid w:val="004D5092"/>
    <w:rsid w:val="004F3E42"/>
    <w:rsid w:val="00506CDF"/>
    <w:rsid w:val="00520412"/>
    <w:rsid w:val="0053725A"/>
    <w:rsid w:val="00555196"/>
    <w:rsid w:val="00572565"/>
    <w:rsid w:val="005961E7"/>
    <w:rsid w:val="005A51C3"/>
    <w:rsid w:val="005A5D7D"/>
    <w:rsid w:val="005B37BA"/>
    <w:rsid w:val="005B7B58"/>
    <w:rsid w:val="005C7BB5"/>
    <w:rsid w:val="005D0B03"/>
    <w:rsid w:val="0060652A"/>
    <w:rsid w:val="006131FA"/>
    <w:rsid w:val="00631715"/>
    <w:rsid w:val="00651D0E"/>
    <w:rsid w:val="006648E9"/>
    <w:rsid w:val="00683941"/>
    <w:rsid w:val="006869C3"/>
    <w:rsid w:val="00694F3D"/>
    <w:rsid w:val="006D360E"/>
    <w:rsid w:val="006D4410"/>
    <w:rsid w:val="006E1EAA"/>
    <w:rsid w:val="007025AF"/>
    <w:rsid w:val="007116CA"/>
    <w:rsid w:val="00733C1B"/>
    <w:rsid w:val="00735E83"/>
    <w:rsid w:val="007367D9"/>
    <w:rsid w:val="00736D8A"/>
    <w:rsid w:val="0074638A"/>
    <w:rsid w:val="00783F30"/>
    <w:rsid w:val="00790353"/>
    <w:rsid w:val="00797B04"/>
    <w:rsid w:val="007E7347"/>
    <w:rsid w:val="007F1322"/>
    <w:rsid w:val="00812CDE"/>
    <w:rsid w:val="00814844"/>
    <w:rsid w:val="008230FF"/>
    <w:rsid w:val="00837A3F"/>
    <w:rsid w:val="0084735A"/>
    <w:rsid w:val="00866853"/>
    <w:rsid w:val="00880D9B"/>
    <w:rsid w:val="00881D04"/>
    <w:rsid w:val="00887720"/>
    <w:rsid w:val="008B7EB8"/>
    <w:rsid w:val="008C2EC7"/>
    <w:rsid w:val="008C5B0A"/>
    <w:rsid w:val="008E5564"/>
    <w:rsid w:val="00913329"/>
    <w:rsid w:val="00921C73"/>
    <w:rsid w:val="00925F40"/>
    <w:rsid w:val="00930136"/>
    <w:rsid w:val="00932AE5"/>
    <w:rsid w:val="00933400"/>
    <w:rsid w:val="00976D84"/>
    <w:rsid w:val="009B5029"/>
    <w:rsid w:val="009C26BC"/>
    <w:rsid w:val="009D0D34"/>
    <w:rsid w:val="009E1AC7"/>
    <w:rsid w:val="00A05F32"/>
    <w:rsid w:val="00A154D3"/>
    <w:rsid w:val="00A5347B"/>
    <w:rsid w:val="00A843F5"/>
    <w:rsid w:val="00AA553B"/>
    <w:rsid w:val="00AB3C59"/>
    <w:rsid w:val="00AC0CF3"/>
    <w:rsid w:val="00AC6C43"/>
    <w:rsid w:val="00AF65D4"/>
    <w:rsid w:val="00B031AC"/>
    <w:rsid w:val="00B100E9"/>
    <w:rsid w:val="00B236A3"/>
    <w:rsid w:val="00B26411"/>
    <w:rsid w:val="00B751A4"/>
    <w:rsid w:val="00B818AC"/>
    <w:rsid w:val="00B86A90"/>
    <w:rsid w:val="00B91115"/>
    <w:rsid w:val="00B946E5"/>
    <w:rsid w:val="00BA72A5"/>
    <w:rsid w:val="00BB5695"/>
    <w:rsid w:val="00BD742A"/>
    <w:rsid w:val="00BF675D"/>
    <w:rsid w:val="00C50A77"/>
    <w:rsid w:val="00C52ADD"/>
    <w:rsid w:val="00C579AF"/>
    <w:rsid w:val="00C844DB"/>
    <w:rsid w:val="00C944FC"/>
    <w:rsid w:val="00CB4EDC"/>
    <w:rsid w:val="00CE6717"/>
    <w:rsid w:val="00CF3E17"/>
    <w:rsid w:val="00D14D13"/>
    <w:rsid w:val="00D20667"/>
    <w:rsid w:val="00D235E1"/>
    <w:rsid w:val="00D83563"/>
    <w:rsid w:val="00DB0975"/>
    <w:rsid w:val="00DB5F66"/>
    <w:rsid w:val="00DC276F"/>
    <w:rsid w:val="00DC27E1"/>
    <w:rsid w:val="00DE0EF9"/>
    <w:rsid w:val="00E00E92"/>
    <w:rsid w:val="00E05A54"/>
    <w:rsid w:val="00E07155"/>
    <w:rsid w:val="00E079E3"/>
    <w:rsid w:val="00E43AF4"/>
    <w:rsid w:val="00E668F9"/>
    <w:rsid w:val="00E73703"/>
    <w:rsid w:val="00E92528"/>
    <w:rsid w:val="00ED54E6"/>
    <w:rsid w:val="00F00B3F"/>
    <w:rsid w:val="00F170E8"/>
    <w:rsid w:val="00F27A5C"/>
    <w:rsid w:val="00F413B4"/>
    <w:rsid w:val="00F43B18"/>
    <w:rsid w:val="00F56BA4"/>
    <w:rsid w:val="00F6168C"/>
    <w:rsid w:val="00F70C50"/>
    <w:rsid w:val="00FA4E7D"/>
    <w:rsid w:val="00FC703C"/>
    <w:rsid w:val="00FD39FD"/>
    <w:rsid w:val="00FD59EC"/>
    <w:rsid w:val="00FF5A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244AF0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2A6FD5"/>
    <w:rPr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F675D"/>
    <w:pPr>
      <w:tabs>
        <w:tab w:val="center" w:pos="4513"/>
        <w:tab w:val="right" w:pos="9026"/>
      </w:tabs>
    </w:pPr>
  </w:style>
  <w:style w:type="character" w:customStyle="1" w:styleId="a4">
    <w:name w:val="หัวกระดาษ อักขระ"/>
    <w:basedOn w:val="a0"/>
    <w:link w:val="a3"/>
    <w:rsid w:val="00BF675D"/>
    <w:rPr>
      <w:sz w:val="24"/>
      <w:szCs w:val="28"/>
    </w:rPr>
  </w:style>
  <w:style w:type="paragraph" w:styleId="a5">
    <w:name w:val="footer"/>
    <w:basedOn w:val="a"/>
    <w:link w:val="a6"/>
    <w:uiPriority w:val="99"/>
    <w:rsid w:val="00BF675D"/>
    <w:pPr>
      <w:tabs>
        <w:tab w:val="center" w:pos="4513"/>
        <w:tab w:val="right" w:pos="9026"/>
      </w:tabs>
    </w:pPr>
  </w:style>
  <w:style w:type="character" w:customStyle="1" w:styleId="a6">
    <w:name w:val="ท้ายกระดาษ อักขระ"/>
    <w:basedOn w:val="a0"/>
    <w:link w:val="a5"/>
    <w:uiPriority w:val="99"/>
    <w:rsid w:val="00BF675D"/>
    <w:rPr>
      <w:sz w:val="24"/>
      <w:szCs w:val="28"/>
    </w:rPr>
  </w:style>
  <w:style w:type="table" w:styleId="a7">
    <w:name w:val="Table Grid"/>
    <w:basedOn w:val="a1"/>
    <w:rsid w:val="008C5B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00713C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lang w:val="vi-VN"/>
    </w:rPr>
  </w:style>
  <w:style w:type="paragraph" w:styleId="a9">
    <w:name w:val="No Spacing"/>
    <w:uiPriority w:val="1"/>
    <w:qFormat/>
    <w:rsid w:val="00A843F5"/>
    <w:rPr>
      <w:rFonts w:ascii="Calibri" w:eastAsia="Calibri" w:hAnsi="Calibri" w:cs="Cordia New"/>
      <w:sz w:val="22"/>
      <w:szCs w:val="28"/>
    </w:rPr>
  </w:style>
  <w:style w:type="paragraph" w:styleId="aa">
    <w:name w:val="Balloon Text"/>
    <w:basedOn w:val="a"/>
    <w:link w:val="ab"/>
    <w:rsid w:val="00C52ADD"/>
    <w:rPr>
      <w:rFonts w:ascii="Tahoma" w:hAnsi="Tahoma"/>
      <w:sz w:val="16"/>
      <w:szCs w:val="20"/>
    </w:rPr>
  </w:style>
  <w:style w:type="character" w:customStyle="1" w:styleId="ab">
    <w:name w:val="ข้อความบอลลูน อักขระ"/>
    <w:basedOn w:val="a0"/>
    <w:link w:val="aa"/>
    <w:rsid w:val="00C52ADD"/>
    <w:rPr>
      <w:rFonts w:ascii="Tahoma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884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Microsoft%20Office\Templates\1033\Office%20Word%202003%20Look.dotx" TargetMode="External"/></Relationships>
</file>

<file path=word/theme/theme1.xml><?xml version="1.0" encoding="utf-8"?>
<a:theme xmlns:a="http://schemas.openxmlformats.org/drawingml/2006/main" name="ชุดรูปแบบสำนักงาน">
  <a:themeElements>
    <a:clrScheme name="สำนักงา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สำนักงา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สำนักงา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B76BC1-2999-433C-BE97-17A214DA36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Office Word 2003 Look</Template>
  <TotalTime>0</TotalTime>
  <Pages>2</Pages>
  <Words>302</Words>
  <Characters>1725</Characters>
  <Application>Microsoft Office Word</Application>
  <DocSecurity>0</DocSecurity>
  <Lines>14</Lines>
  <Paragraphs>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2017-07-21T04:02:00Z</dcterms:created>
  <dcterms:modified xsi:type="dcterms:W3CDTF">2020-01-16T14:28:00Z</dcterms:modified>
</cp:coreProperties>
</file>